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2566D7" w:rsidRPr="00B0544D" w14:paraId="72E96F1C" w14:textId="77777777" w:rsidTr="000B26DF">
        <w:tc>
          <w:tcPr>
            <w:tcW w:w="1311" w:type="dxa"/>
          </w:tcPr>
          <w:p w14:paraId="272C2E3B" w14:textId="77777777" w:rsidR="002566D7" w:rsidRPr="00844912" w:rsidRDefault="002566D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64F6603A" w14:textId="77777777" w:rsidR="002566D7" w:rsidRPr="00844912" w:rsidRDefault="002566D7" w:rsidP="000B26D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AD68642" w14:textId="77777777" w:rsidR="002566D7" w:rsidRPr="00844912" w:rsidRDefault="002566D7" w:rsidP="000B26D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6465D5" w14:paraId="417EE2F4" w14:textId="77777777" w:rsidTr="000B26DF">
        <w:tc>
          <w:tcPr>
            <w:tcW w:w="1311" w:type="dxa"/>
          </w:tcPr>
          <w:p w14:paraId="3BFA795D" w14:textId="77777777" w:rsidR="006465D5" w:rsidRPr="00844912" w:rsidRDefault="006465D5" w:rsidP="006465D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</w:tcPr>
          <w:p w14:paraId="130EC3CC" w14:textId="48A0E985" w:rsidR="006465D5" w:rsidRPr="00844912" w:rsidRDefault="006465D5" w:rsidP="006465D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Emmeti tubo multistrato Gerpex e raccordi</w:t>
            </w:r>
            <w:r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</w:tc>
        <w:tc>
          <w:tcPr>
            <w:tcW w:w="6101" w:type="dxa"/>
          </w:tcPr>
          <w:p w14:paraId="43A4FCB2" w14:textId="4A5A6A50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</w:t>
            </w:r>
            <w:r w:rsidR="00634589">
              <w:rPr>
                <w:rFonts w:ascii="Poppins" w:hAnsi="Poppins" w:cs="Poppins"/>
                <w:bCs/>
                <w:sz w:val="20"/>
              </w:rPr>
              <w:t>’</w:t>
            </w:r>
            <w:r w:rsidRPr="00844912">
              <w:rPr>
                <w:rFonts w:ascii="Poppins" w:hAnsi="Poppins" w:cs="Poppins"/>
                <w:bCs/>
                <w:sz w:val="20"/>
              </w:rPr>
              <w:t>impiego di tubi multistrato, realizzati in polietilene reticolato ed alluminio spessore minimo 0,3 mm, e relativi raccordi di tenuta in ottone con bussola in acciaio.</w:t>
            </w:r>
          </w:p>
          <w:p w14:paraId="2B7F1E32" w14:textId="77777777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46B61C5C" w14:textId="77777777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95 °C (per impianti operanti con acqua).</w:t>
            </w:r>
          </w:p>
          <w:p w14:paraId="536AD81A" w14:textId="77777777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3E8387F3" w14:textId="19B8C53C" w:rsidR="00DD79AA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76278E93" w14:textId="77777777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87A28E0" w14:textId="0C417B7B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tubo multistrato Gerpex e raccordi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Gerpex LBP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6465D5" w14:paraId="0CB383A9" w14:textId="77777777" w:rsidTr="000B26DF">
        <w:tc>
          <w:tcPr>
            <w:tcW w:w="1311" w:type="dxa"/>
          </w:tcPr>
          <w:p w14:paraId="1ED0E6C6" w14:textId="77777777" w:rsidR="006465D5" w:rsidRPr="00844912" w:rsidRDefault="006465D5" w:rsidP="006465D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</w:tcPr>
          <w:p w14:paraId="4F31F2CD" w14:textId="60627FE9" w:rsidR="006465D5" w:rsidRPr="00844912" w:rsidRDefault="006465D5" w:rsidP="006465D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Emmeti tubo multistrato Gerpex isolato e raccordi</w:t>
            </w:r>
            <w:r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</w:tc>
        <w:tc>
          <w:tcPr>
            <w:tcW w:w="6101" w:type="dxa"/>
          </w:tcPr>
          <w:p w14:paraId="4925A0BC" w14:textId="588EFABB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</w:t>
            </w:r>
            <w:r w:rsidR="00634589">
              <w:rPr>
                <w:rFonts w:ascii="Poppins" w:hAnsi="Poppins" w:cs="Poppins"/>
                <w:bCs/>
                <w:sz w:val="20"/>
              </w:rPr>
              <w:t>’</w:t>
            </w:r>
            <w:r w:rsidRPr="00844912">
              <w:rPr>
                <w:rFonts w:ascii="Poppins" w:hAnsi="Poppins" w:cs="Poppins"/>
                <w:bCs/>
                <w:sz w:val="20"/>
              </w:rPr>
              <w:t>impiego di tubi multistrato, realizzati in polietilene reticolato ed alluminio spessore minimo 0,3 mm, coibentati, e relativi raccordi di tenuta in ottone con bussola in acciaio.</w:t>
            </w:r>
          </w:p>
          <w:p w14:paraId="43941BCC" w14:textId="77777777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23FB303C" w14:textId="77777777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95 °C (per impianti operanti con acqua).</w:t>
            </w:r>
          </w:p>
          <w:p w14:paraId="76764071" w14:textId="77777777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3193164E" w14:textId="77777777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72CB6D7F" w14:textId="2E8895DD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Guaina isolante in polietilene espanso a cellule chiuse, rivestito da una pellicola in LD-PE estruso; conduttività termica (a 40 °C) </w:t>
            </w:r>
            <w:r w:rsidR="000B5C8A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(UNI EN ISO 8497)</w:t>
            </w:r>
            <w:r w:rsidR="000B5C8A">
              <w:rPr>
                <w:rFonts w:ascii="Poppins" w:hAnsi="Poppins" w:cs="Poppins"/>
                <w:bCs/>
                <w:sz w:val="20"/>
              </w:rPr>
              <w:t>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</w:t>
            </w:r>
            <w:r w:rsidR="000B5C8A">
              <w:rPr>
                <w:rFonts w:ascii="Poppins" w:hAnsi="Poppins" w:cs="Poppins"/>
                <w:bCs/>
                <w:sz w:val="20"/>
              </w:rPr>
              <w:t>c</w:t>
            </w:r>
            <w:r w:rsidRPr="00844912">
              <w:rPr>
                <w:rFonts w:ascii="Poppins" w:hAnsi="Poppins" w:cs="Poppins"/>
                <w:bCs/>
                <w:sz w:val="20"/>
              </w:rPr>
              <w:t>lasse di reazione al fuoco: CL-S1,d0 (EN 13501-1).</w:t>
            </w:r>
          </w:p>
          <w:p w14:paraId="0134A610" w14:textId="77777777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A3C7724" w14:textId="533EE5B1" w:rsidR="006465D5" w:rsidRPr="00844912" w:rsidRDefault="006465D5" w:rsidP="006465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Gerpex isolato e raccordi 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Gerpex LBP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2566D7" w14:paraId="4DF46C94" w14:textId="77777777" w:rsidTr="000B26DF">
        <w:tc>
          <w:tcPr>
            <w:tcW w:w="1311" w:type="dxa"/>
          </w:tcPr>
          <w:p w14:paraId="77BFEBB8" w14:textId="77777777" w:rsidR="002566D7" w:rsidRPr="00844912" w:rsidRDefault="002566D7" w:rsidP="00D7513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18C2F1D3" w14:textId="417C1630" w:rsidR="002566D7" w:rsidRPr="00844912" w:rsidRDefault="002566D7" w:rsidP="000B26DF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Sistema Emmeti tubo multistrato Gerpex RA e raccordi </w:t>
            </w:r>
            <w:r w:rsidR="006465D5">
              <w:rPr>
                <w:rFonts w:ascii="Poppins" w:hAnsi="Poppins" w:cs="Poppins"/>
                <w:bCs/>
                <w:sz w:val="20"/>
              </w:rPr>
              <w:t>Gerpex LBP</w:t>
            </w:r>
          </w:p>
        </w:tc>
        <w:tc>
          <w:tcPr>
            <w:tcW w:w="6101" w:type="dxa"/>
          </w:tcPr>
          <w:p w14:paraId="09C3E86C" w14:textId="264B121B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</w:t>
            </w:r>
            <w:r w:rsidR="00634589">
              <w:rPr>
                <w:rFonts w:ascii="Poppins" w:hAnsi="Poppins" w:cs="Poppins"/>
                <w:bCs/>
                <w:sz w:val="20"/>
              </w:rPr>
              <w:t>’</w:t>
            </w:r>
            <w:r w:rsidRPr="00844912">
              <w:rPr>
                <w:rFonts w:ascii="Poppins" w:hAnsi="Poppins" w:cs="Poppins"/>
                <w:bCs/>
                <w:sz w:val="20"/>
              </w:rPr>
              <w:t>impiego di tubi multistrato, realizzati in polietilene reticolato ed alluminio spessore minimo 0,2 mm, e relativi raccordi di tenuta in ottone con bussola in acciaio.</w:t>
            </w:r>
          </w:p>
          <w:p w14:paraId="3BB836A0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2514653A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95 °C (per impianti operanti con acqua).</w:t>
            </w:r>
          </w:p>
          <w:p w14:paraId="1A7C3864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2A8C1165" w14:textId="77777777" w:rsidR="002566D7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3C1FB497" w14:textId="77777777" w:rsidR="00E57439" w:rsidRDefault="00E57439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0F091C2" w14:textId="399C635A" w:rsidR="00E57439" w:rsidRDefault="00E57439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KIWA UNI di sistema (secondo norma UNI EN ISO </w:t>
            </w:r>
            <w:r w:rsidR="00295FBA">
              <w:rPr>
                <w:rFonts w:ascii="Poppins" w:hAnsi="Poppins" w:cs="Poppins"/>
                <w:bCs/>
                <w:sz w:val="20"/>
              </w:rPr>
              <w:t>21003).</w:t>
            </w:r>
          </w:p>
          <w:p w14:paraId="7AAAE66F" w14:textId="2BF098F8" w:rsidR="00295FBA" w:rsidRPr="00844912" w:rsidRDefault="00295FBA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WRAS di sistema.</w:t>
            </w:r>
          </w:p>
          <w:p w14:paraId="5A842AF4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B70B5A0" w14:textId="7812B83D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Gerpex RA e raccordi</w:t>
            </w:r>
            <w:r w:rsidR="006465D5" w:rsidRPr="006465D5">
              <w:rPr>
                <w:rFonts w:ascii="Poppins" w:hAnsi="Poppins" w:cs="Poppins"/>
                <w:b/>
                <w:bCs/>
                <w:sz w:val="20"/>
              </w:rPr>
              <w:t xml:space="preserve"> Gerpex LBP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2566D7" w14:paraId="61368CF2" w14:textId="77777777" w:rsidTr="000B26DF">
        <w:tc>
          <w:tcPr>
            <w:tcW w:w="1311" w:type="dxa"/>
          </w:tcPr>
          <w:p w14:paraId="34F63F1C" w14:textId="77777777" w:rsidR="002566D7" w:rsidRPr="00844912" w:rsidRDefault="002566D7" w:rsidP="00D7513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65DFEABD" w14:textId="662F9FBF" w:rsidR="002566D7" w:rsidRPr="00844912" w:rsidRDefault="002566D7" w:rsidP="000B26DF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Emmeti tubo multistrato Gerpex RA isolato e raccordi</w:t>
            </w:r>
            <w:r w:rsidR="006465D5" w:rsidRPr="006465D5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</w:tc>
        <w:tc>
          <w:tcPr>
            <w:tcW w:w="6101" w:type="dxa"/>
          </w:tcPr>
          <w:p w14:paraId="5A3D3F22" w14:textId="59044718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</w:t>
            </w:r>
            <w:r w:rsidR="00634589">
              <w:rPr>
                <w:rFonts w:ascii="Poppins" w:hAnsi="Poppins" w:cs="Poppins"/>
                <w:bCs/>
                <w:sz w:val="20"/>
              </w:rPr>
              <w:t>’</w:t>
            </w:r>
            <w:r w:rsidRPr="00844912">
              <w:rPr>
                <w:rFonts w:ascii="Poppins" w:hAnsi="Poppins" w:cs="Poppins"/>
                <w:bCs/>
                <w:sz w:val="20"/>
              </w:rPr>
              <w:t>impiego di tubi multistrato, realizzati in polietilene reticolato ed alluminio spessore minimo 0,2 mm, coibentati, e relativi raccordi di tenuta in ottone con bussola in acciaio.</w:t>
            </w:r>
          </w:p>
          <w:p w14:paraId="7AABD975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2DC2631A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95 °C (per impianti operanti con acqua).</w:t>
            </w:r>
          </w:p>
          <w:p w14:paraId="1560B131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397A68FC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281A70A0" w14:textId="6814D7F0" w:rsidR="002566D7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Guaina isolante in polietilene espanso a cellule chiuse, rivestito da una pellicola in LD-PE estruso; conduttività termica (a 40 °C) </w:t>
            </w:r>
            <w:r w:rsidR="000B5C8A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(UNI EN ISO 8497)</w:t>
            </w:r>
            <w:r w:rsidR="00666416">
              <w:rPr>
                <w:rFonts w:ascii="Poppins" w:hAnsi="Poppins" w:cs="Poppins"/>
                <w:bCs/>
                <w:sz w:val="20"/>
              </w:rPr>
              <w:t>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</w:t>
            </w:r>
            <w:r w:rsidR="00666416">
              <w:rPr>
                <w:rFonts w:ascii="Poppins" w:hAnsi="Poppins" w:cs="Poppins"/>
                <w:bCs/>
                <w:sz w:val="20"/>
              </w:rPr>
              <w:t>C</w:t>
            </w:r>
            <w:r w:rsidRPr="00844912">
              <w:rPr>
                <w:rFonts w:ascii="Poppins" w:hAnsi="Poppins" w:cs="Poppins"/>
                <w:bCs/>
                <w:sz w:val="20"/>
              </w:rPr>
              <w:t>lasse di reazione al fuoco: CL-S1,d0 (EN 13501-1).</w:t>
            </w:r>
          </w:p>
          <w:p w14:paraId="467A32F1" w14:textId="77777777" w:rsidR="00295FBA" w:rsidRDefault="00295FBA" w:rsidP="00295FB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9011EB1" w14:textId="77777777" w:rsidR="00295FBA" w:rsidRDefault="00295FBA" w:rsidP="00295FB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KIWA UNI di sistema (secondo norma UNI EN ISO 21003).</w:t>
            </w:r>
          </w:p>
          <w:p w14:paraId="1B034FA9" w14:textId="77777777" w:rsidR="00295FBA" w:rsidRPr="00844912" w:rsidRDefault="00295FBA" w:rsidP="00295FB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WRAS di sistema.</w:t>
            </w:r>
          </w:p>
          <w:p w14:paraId="195F853E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00874A35" w14:textId="18BE1381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Gerpex RA isolato e raccordi</w:t>
            </w:r>
            <w:r w:rsidR="006465D5" w:rsidRPr="006465D5">
              <w:rPr>
                <w:rFonts w:ascii="Poppins" w:hAnsi="Poppins" w:cs="Poppins"/>
                <w:b/>
                <w:bCs/>
                <w:sz w:val="20"/>
              </w:rPr>
              <w:t xml:space="preserve"> Gerpex LBP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2566D7" w14:paraId="610B275D" w14:textId="77777777" w:rsidTr="000B26DF">
        <w:tc>
          <w:tcPr>
            <w:tcW w:w="1311" w:type="dxa"/>
          </w:tcPr>
          <w:p w14:paraId="04CA1AE0" w14:textId="77777777" w:rsidR="002566D7" w:rsidRPr="00844912" w:rsidRDefault="002566D7" w:rsidP="00D7513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5875C516" w14:textId="4DD8EC01" w:rsidR="002566D7" w:rsidRPr="00844912" w:rsidRDefault="002566D7" w:rsidP="000B26DF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Sistema Emmeti tubo multistrato </w:t>
            </w:r>
            <w:r w:rsidR="00666416"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Alpert e raccordi Gerpex </w:t>
            </w:r>
            <w:r w:rsidR="006302D4">
              <w:rPr>
                <w:rFonts w:ascii="Poppins" w:hAnsi="Poppins" w:cs="Poppins"/>
                <w:bCs/>
                <w:sz w:val="20"/>
              </w:rPr>
              <w:t>LBP</w:t>
            </w:r>
          </w:p>
        </w:tc>
        <w:tc>
          <w:tcPr>
            <w:tcW w:w="6101" w:type="dxa"/>
          </w:tcPr>
          <w:p w14:paraId="3916C24C" w14:textId="65D733BE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</w:t>
            </w:r>
            <w:r w:rsidR="00634589">
              <w:rPr>
                <w:rFonts w:ascii="Poppins" w:hAnsi="Poppins" w:cs="Poppins"/>
                <w:bCs/>
                <w:sz w:val="20"/>
              </w:rPr>
              <w:t>’</w:t>
            </w:r>
            <w:r w:rsidRPr="00844912">
              <w:rPr>
                <w:rFonts w:ascii="Poppins" w:hAnsi="Poppins" w:cs="Poppins"/>
                <w:bCs/>
                <w:sz w:val="20"/>
              </w:rPr>
              <w:t>impiego di tubi multistrato, realizzati in polietilene non reticolato ed alluminio spessore minimo 0,2 mm, e relativi raccordi di tenuta in ottone con bussola in acciaio.</w:t>
            </w:r>
          </w:p>
          <w:p w14:paraId="3928A744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7A5A462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58A024C8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2AFFD0D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70 °C (per impianti operanti con acqua).</w:t>
            </w:r>
          </w:p>
          <w:p w14:paraId="048BA0E3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7BA7CAAD" w14:textId="77777777" w:rsidR="002566D7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738DA6AB" w14:textId="77777777" w:rsidR="004715B8" w:rsidRDefault="004715B8" w:rsidP="004715B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C3FE2A3" w14:textId="77777777" w:rsidR="004715B8" w:rsidRDefault="004715B8" w:rsidP="004715B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KIWA UNI di sistema (secondo norma UNI EN ISO 21003).</w:t>
            </w:r>
          </w:p>
          <w:p w14:paraId="59E64C13" w14:textId="77777777" w:rsidR="004715B8" w:rsidRDefault="004715B8" w:rsidP="004715B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WRAS di sistema.</w:t>
            </w:r>
          </w:p>
          <w:p w14:paraId="2AFDF27B" w14:textId="57499262" w:rsidR="004715B8" w:rsidRPr="00844912" w:rsidRDefault="004715B8" w:rsidP="004715B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</w:t>
            </w:r>
            <w:r w:rsidR="00344E22">
              <w:rPr>
                <w:rFonts w:ascii="Poppins" w:hAnsi="Poppins" w:cs="Poppins"/>
                <w:bCs/>
                <w:sz w:val="20"/>
              </w:rPr>
              <w:t>DVGW di sistema (secondo norma UNI EN ISO 21003).</w:t>
            </w:r>
          </w:p>
          <w:p w14:paraId="6F17411C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A29CF86" w14:textId="35D02FD2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</w:t>
            </w:r>
            <w:r w:rsidR="00666416">
              <w:rPr>
                <w:rFonts w:ascii="Poppins" w:hAnsi="Poppins" w:cs="Poppins"/>
                <w:b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Alpert e raccordi Gerpex</w:t>
            </w:r>
            <w:r w:rsidR="006302D4">
              <w:rPr>
                <w:rFonts w:ascii="Poppins" w:hAnsi="Poppins" w:cs="Poppins"/>
                <w:b/>
                <w:bCs/>
                <w:sz w:val="20"/>
              </w:rPr>
              <w:t xml:space="preserve"> LBP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2566D7" w14:paraId="52008C07" w14:textId="77777777" w:rsidTr="000B26DF">
        <w:tc>
          <w:tcPr>
            <w:tcW w:w="1311" w:type="dxa"/>
          </w:tcPr>
          <w:p w14:paraId="03F1F2E8" w14:textId="77777777" w:rsidR="002566D7" w:rsidRPr="00844912" w:rsidRDefault="002566D7" w:rsidP="00D7513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740052C5" w14:textId="09B264EE" w:rsidR="002566D7" w:rsidRPr="00844912" w:rsidRDefault="002566D7" w:rsidP="000B26DF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Sistema Emmeti tubo multistrato </w:t>
            </w:r>
            <w:r w:rsidR="00666416"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 isolato e raccordi Gerpex</w:t>
            </w:r>
            <w:r w:rsidR="006302D4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</w:tc>
        <w:tc>
          <w:tcPr>
            <w:tcW w:w="6101" w:type="dxa"/>
          </w:tcPr>
          <w:p w14:paraId="4B743B03" w14:textId="004835F6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</w:t>
            </w:r>
            <w:r w:rsidR="00634589">
              <w:rPr>
                <w:rFonts w:ascii="Poppins" w:hAnsi="Poppins" w:cs="Poppins"/>
                <w:bCs/>
                <w:sz w:val="20"/>
              </w:rPr>
              <w:t>’</w:t>
            </w:r>
            <w:r w:rsidRPr="00844912">
              <w:rPr>
                <w:rFonts w:ascii="Poppins" w:hAnsi="Poppins" w:cs="Poppins"/>
                <w:bCs/>
                <w:sz w:val="20"/>
              </w:rPr>
              <w:t>impiego di tubi multistrato, realizzati in polietilene non reticolato ed alluminio spessore minimo 0,2 mm, coibentati, e relativi raccordi di tenuta in ottone con bussola in acciaio.</w:t>
            </w:r>
          </w:p>
          <w:p w14:paraId="4508CE36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DDBCB93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741DBE0F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75 °C (per impianti operanti con acqua).</w:t>
            </w:r>
          </w:p>
          <w:p w14:paraId="341148CD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622A3FC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49F9C746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0E5EA246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F8402BD" w14:textId="0574F0FE" w:rsidR="002566D7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Guaina isolante in polietilene espanso a cellule chiuse, rivestito da una pellicola in LD-PE estruso; conduttività termica (a 40 °C) </w:t>
            </w:r>
            <w:r w:rsidR="000B5C8A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(UNI EN ISO 8497)</w:t>
            </w:r>
            <w:r w:rsidR="00666416">
              <w:rPr>
                <w:rFonts w:ascii="Poppins" w:hAnsi="Poppins" w:cs="Poppins"/>
                <w:bCs/>
                <w:sz w:val="20"/>
              </w:rPr>
              <w:t>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Classe di reazione al fuoco: CL-S1,d0 (EN 13501-1).</w:t>
            </w:r>
          </w:p>
          <w:p w14:paraId="7168E132" w14:textId="77777777" w:rsidR="00344E22" w:rsidRDefault="00344E22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70F7191" w14:textId="77777777" w:rsidR="00344E22" w:rsidRDefault="00344E22" w:rsidP="00344E2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KIWA UNI di sistema (secondo norma UNI EN ISO 21003).</w:t>
            </w:r>
          </w:p>
          <w:p w14:paraId="2684AE2E" w14:textId="77777777" w:rsidR="00344E22" w:rsidRDefault="00344E22" w:rsidP="00344E2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WRAS di sistema.</w:t>
            </w:r>
          </w:p>
          <w:p w14:paraId="4B1AE0C5" w14:textId="77777777" w:rsidR="00344E22" w:rsidRPr="00844912" w:rsidRDefault="00344E22" w:rsidP="00344E2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DVGW di sistema (secondo norma UNI EN ISO 21003).</w:t>
            </w:r>
          </w:p>
          <w:p w14:paraId="6669E60C" w14:textId="77777777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7AB4EF4" w14:textId="35B6D5B9" w:rsidR="002566D7" w:rsidRPr="00844912" w:rsidRDefault="002566D7" w:rsidP="000B26DF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</w:t>
            </w:r>
            <w:r w:rsidR="00666416">
              <w:rPr>
                <w:rFonts w:ascii="Poppins" w:hAnsi="Poppins" w:cs="Poppins"/>
                <w:b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Alpert isolato e raccordi Gerpex </w:t>
            </w:r>
            <w:r w:rsidR="006302D4">
              <w:rPr>
                <w:rFonts w:ascii="Poppins" w:hAnsi="Poppins" w:cs="Poppins"/>
                <w:b/>
                <w:bCs/>
                <w:sz w:val="20"/>
              </w:rPr>
              <w:t xml:space="preserve">LBP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</w:tbl>
    <w:p w14:paraId="69A56CBC" w14:textId="5F78ADD9" w:rsidR="002566D7" w:rsidRDefault="002566D7"/>
    <w:p w14:paraId="25BDD524" w14:textId="77777777" w:rsidR="007216FD" w:rsidRDefault="007216FD"/>
    <w:p w14:paraId="15FFD562" w14:textId="77777777" w:rsidR="007216FD" w:rsidRDefault="007216FD"/>
    <w:p w14:paraId="4F2719C2" w14:textId="77777777" w:rsidR="007216FD" w:rsidRDefault="007216FD"/>
    <w:p w14:paraId="2834B63A" w14:textId="77777777" w:rsidR="007216FD" w:rsidRDefault="007216FD"/>
    <w:p w14:paraId="4922F140" w14:textId="77777777" w:rsidR="007216FD" w:rsidRDefault="007216FD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252D0E87" w14:textId="77777777" w:rsidTr="00904071">
        <w:tc>
          <w:tcPr>
            <w:tcW w:w="1311" w:type="dxa"/>
          </w:tcPr>
          <w:p w14:paraId="4C0941F9" w14:textId="77777777" w:rsidR="00F269EC" w:rsidRPr="00586F53" w:rsidRDefault="00757AC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lastRenderedPageBreak/>
              <w:t>Codice</w:t>
            </w:r>
          </w:p>
        </w:tc>
        <w:tc>
          <w:tcPr>
            <w:tcW w:w="2086" w:type="dxa"/>
          </w:tcPr>
          <w:p w14:paraId="1A34DDED" w14:textId="77777777" w:rsidR="00757AC7" w:rsidRPr="00586F53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79329939" w14:textId="77777777" w:rsidR="00757AC7" w:rsidRPr="00586F53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7E33F1" w:rsidRPr="009279E2" w14:paraId="4523817B" w14:textId="77777777" w:rsidTr="00904071">
        <w:tc>
          <w:tcPr>
            <w:tcW w:w="1311" w:type="dxa"/>
          </w:tcPr>
          <w:p w14:paraId="6579E641" w14:textId="77777777" w:rsidR="007E33F1" w:rsidRPr="00586F53" w:rsidRDefault="007E33F1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28180088</w:t>
            </w:r>
          </w:p>
        </w:tc>
        <w:tc>
          <w:tcPr>
            <w:tcW w:w="2086" w:type="dxa"/>
          </w:tcPr>
          <w:p w14:paraId="10834B5F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17EF2360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attacco femmina</w:t>
            </w:r>
          </w:p>
          <w:p w14:paraId="4C2CE5A1" w14:textId="017E28EE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</w:t>
            </w:r>
            <w:r w:rsidR="00533765"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/2"</w:t>
            </w:r>
          </w:p>
        </w:tc>
        <w:tc>
          <w:tcPr>
            <w:tcW w:w="6101" w:type="dxa"/>
          </w:tcPr>
          <w:p w14:paraId="71721D76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LBP attacco femmina con funzione Leak Before Pressed che permette di individuare facilmente le perdite in caso di mancata pressatura.</w:t>
            </w:r>
          </w:p>
          <w:p w14:paraId="41E13F1D" w14:textId="24A5F003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16x1/2" con profilo per pinzatura TH, B, U, H, F.</w:t>
            </w:r>
          </w:p>
          <w:p w14:paraId="035A9E9B" w14:textId="251866E5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68340E7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45DB848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A737E3F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0BBEF36F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78D93CF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D6C45AA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DB95FF3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BA2DB45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1C2D8C9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7B034E03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8183E87" w14:textId="3DA13088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attacco femmina 16x1/2" o equivalente.</w:t>
            </w:r>
          </w:p>
        </w:tc>
      </w:tr>
      <w:tr w:rsidR="007E33F1" w:rsidRPr="009279E2" w14:paraId="1B11703C" w14:textId="77777777" w:rsidTr="00904071">
        <w:tc>
          <w:tcPr>
            <w:tcW w:w="1311" w:type="dxa"/>
          </w:tcPr>
          <w:p w14:paraId="7E2B2D9D" w14:textId="77777777" w:rsidR="007E33F1" w:rsidRPr="00586F53" w:rsidRDefault="007E33F1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28180090</w:t>
            </w:r>
          </w:p>
        </w:tc>
        <w:tc>
          <w:tcPr>
            <w:tcW w:w="2086" w:type="dxa"/>
          </w:tcPr>
          <w:p w14:paraId="5981C962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63179D6D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attacco femmina</w:t>
            </w:r>
          </w:p>
          <w:p w14:paraId="1BFF3CDC" w14:textId="6AAE8BB1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20x1/2"</w:t>
            </w:r>
          </w:p>
        </w:tc>
        <w:tc>
          <w:tcPr>
            <w:tcW w:w="6101" w:type="dxa"/>
          </w:tcPr>
          <w:p w14:paraId="29CE8ABB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LBP attacco femmina con funzione Leak Before Pressed che permette di individuare facilmente le perdite in caso di mancata pressatura.</w:t>
            </w:r>
          </w:p>
          <w:p w14:paraId="73ACF45C" w14:textId="4BA3B322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20x1/2" con profilo per pinzatura TH, B, U, H, F.</w:t>
            </w:r>
          </w:p>
          <w:p w14:paraId="4D2751C0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1C9C00B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3D93E57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0394900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10B26416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6B666BA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E8FB307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9D3FBFF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477210E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93BF180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249F96A9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F22F4AE" w14:textId="00B42076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attacco femmina 20x1/2" o equivalente.</w:t>
            </w:r>
          </w:p>
        </w:tc>
      </w:tr>
      <w:tr w:rsidR="007E33F1" w:rsidRPr="009279E2" w14:paraId="22C3648A" w14:textId="77777777" w:rsidTr="00904071">
        <w:tc>
          <w:tcPr>
            <w:tcW w:w="1311" w:type="dxa"/>
          </w:tcPr>
          <w:p w14:paraId="070B6A0B" w14:textId="77777777" w:rsidR="007E33F1" w:rsidRPr="00586F53" w:rsidRDefault="007E33F1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28180092</w:t>
            </w:r>
          </w:p>
        </w:tc>
        <w:tc>
          <w:tcPr>
            <w:tcW w:w="2086" w:type="dxa"/>
          </w:tcPr>
          <w:p w14:paraId="5BEFDCF8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1BFD000B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attacco femmina</w:t>
            </w:r>
          </w:p>
          <w:p w14:paraId="53F779B1" w14:textId="10C7EF16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20x3/4"</w:t>
            </w:r>
          </w:p>
        </w:tc>
        <w:tc>
          <w:tcPr>
            <w:tcW w:w="6101" w:type="dxa"/>
          </w:tcPr>
          <w:p w14:paraId="58045105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LBP attacco femmina con funzione Leak Before Pressed che permette di individuare facilmente le perdite in caso di mancata pressatura.</w:t>
            </w:r>
          </w:p>
          <w:p w14:paraId="38A4FEDD" w14:textId="3745B120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20x3/4" con profilo per pinzatura TH, B, U, H, F.</w:t>
            </w:r>
          </w:p>
          <w:p w14:paraId="180DCA27" w14:textId="5BC82294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41107CB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C64D77A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3AB5044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 xml:space="preserve">Bussola in acciaio inox AISI 304 </w:t>
            </w:r>
          </w:p>
          <w:p w14:paraId="1E331EBE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A2F10ED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AA92CE3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72BE3AB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69CA03D7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 xml:space="preserve">Pressione massima di esercizio: 10 bar </w:t>
            </w:r>
          </w:p>
          <w:p w14:paraId="06023E87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1F257858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18552B9" w14:textId="7AEF35D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attacco femmina 20x3/4" o equivalente.</w:t>
            </w:r>
          </w:p>
        </w:tc>
      </w:tr>
      <w:tr w:rsidR="007E33F1" w:rsidRPr="009279E2" w14:paraId="396AE6F6" w14:textId="77777777" w:rsidTr="00904071">
        <w:tc>
          <w:tcPr>
            <w:tcW w:w="1311" w:type="dxa"/>
          </w:tcPr>
          <w:p w14:paraId="3CF4DA2D" w14:textId="77777777" w:rsidR="007E33F1" w:rsidRPr="00586F53" w:rsidRDefault="007E33F1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28180094</w:t>
            </w:r>
          </w:p>
        </w:tc>
        <w:tc>
          <w:tcPr>
            <w:tcW w:w="2086" w:type="dxa"/>
          </w:tcPr>
          <w:p w14:paraId="1862B43C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1DA92B01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attacco femmina</w:t>
            </w:r>
          </w:p>
          <w:p w14:paraId="7DE38A98" w14:textId="27C89A3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26x3/4"</w:t>
            </w:r>
          </w:p>
        </w:tc>
        <w:tc>
          <w:tcPr>
            <w:tcW w:w="6101" w:type="dxa"/>
          </w:tcPr>
          <w:p w14:paraId="1D48E321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LBP attacco femmina con funzione Leak Before Pressed che permette di individuare facilmente le perdite in caso di mancata pressatura.</w:t>
            </w:r>
          </w:p>
          <w:p w14:paraId="103E30D9" w14:textId="3442321D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26x3/4" con profilo per pinzatura TH, B, U, H, F.</w:t>
            </w:r>
          </w:p>
          <w:p w14:paraId="2C364392" w14:textId="2D02B19C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8CAF914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DC24137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04CC9BB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1CE3A9E2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4F8F740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E324AA9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A670B44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E27E953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C2EE2C7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5DBECD06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7942561" w14:textId="308D78DA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attacco femmina 26x3/4" o equivalente.</w:t>
            </w:r>
          </w:p>
        </w:tc>
      </w:tr>
      <w:tr w:rsidR="007E33F1" w:rsidRPr="009279E2" w14:paraId="7A12AD0C" w14:textId="77777777" w:rsidTr="00904071">
        <w:tc>
          <w:tcPr>
            <w:tcW w:w="1311" w:type="dxa"/>
          </w:tcPr>
          <w:p w14:paraId="552B3459" w14:textId="77777777" w:rsidR="007E33F1" w:rsidRPr="00586F53" w:rsidRDefault="007E33F1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28180096</w:t>
            </w:r>
          </w:p>
        </w:tc>
        <w:tc>
          <w:tcPr>
            <w:tcW w:w="2086" w:type="dxa"/>
          </w:tcPr>
          <w:p w14:paraId="75841105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668DF316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attacco femmina</w:t>
            </w:r>
          </w:p>
          <w:p w14:paraId="6EB38003" w14:textId="0ED0F861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32x1"</w:t>
            </w:r>
          </w:p>
        </w:tc>
        <w:tc>
          <w:tcPr>
            <w:tcW w:w="6101" w:type="dxa"/>
          </w:tcPr>
          <w:p w14:paraId="7742D7F1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LBP attacco femmina con funzione Leak Before Pressed che permette di individuare facilmente le perdite in caso di mancata pressatura.</w:t>
            </w:r>
          </w:p>
          <w:p w14:paraId="5A632545" w14:textId="2EB21D45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32x1" con profilo per pinzatura TH, B, U, H, F. </w:t>
            </w:r>
          </w:p>
          <w:p w14:paraId="2C20EDB5" w14:textId="35A5F522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64C148B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FBCDF88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7BD81F5F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2D387DD8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B408488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5295709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DFCB109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2208C06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55A88F48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3E8D9379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FCDED3A" w14:textId="1FECA2E0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attacco femmina 32</w:t>
            </w:r>
            <w:r w:rsidR="00A70C21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1" o equivalente.</w:t>
            </w:r>
          </w:p>
        </w:tc>
      </w:tr>
      <w:tr w:rsidR="007E33F1" w:rsidRPr="009279E2" w14:paraId="0B0A175B" w14:textId="77777777" w:rsidTr="00904071">
        <w:tc>
          <w:tcPr>
            <w:tcW w:w="1311" w:type="dxa"/>
          </w:tcPr>
          <w:p w14:paraId="3985A38A" w14:textId="77777777" w:rsidR="007E33F1" w:rsidRPr="00586F53" w:rsidRDefault="007E33F1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28180180</w:t>
            </w:r>
          </w:p>
        </w:tc>
        <w:tc>
          <w:tcPr>
            <w:tcW w:w="2086" w:type="dxa"/>
          </w:tcPr>
          <w:p w14:paraId="56DFBA7A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6001AFE3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femmina con flangia</w:t>
            </w:r>
          </w:p>
          <w:p w14:paraId="3BC581F0" w14:textId="3F2B609B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16x1/2"</w:t>
            </w:r>
          </w:p>
        </w:tc>
        <w:tc>
          <w:tcPr>
            <w:tcW w:w="6101" w:type="dxa"/>
          </w:tcPr>
          <w:p w14:paraId="2316B24D" w14:textId="0918BC68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</w:t>
            </w:r>
            <w:r w:rsidR="005D790D">
              <w:rPr>
                <w:rFonts w:ascii="Poppins" w:hAnsi="Poppins" w:cs="Poppins"/>
                <w:sz w:val="20"/>
              </w:rPr>
              <w:t>P</w:t>
            </w:r>
            <w:r w:rsidRPr="00586F53">
              <w:rPr>
                <w:rFonts w:ascii="Poppins" w:hAnsi="Poppins" w:cs="Poppins"/>
                <w:sz w:val="20"/>
              </w:rPr>
              <w:t xml:space="preserve"> con flangia e funzione Leak Before Pressed che permette di individuare facilmente le perdite in caso di mancata pressatura. </w:t>
            </w:r>
          </w:p>
          <w:p w14:paraId="38C2ECD8" w14:textId="68D70279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16x1/2" con profilo per pinzatura TH, B, U, H, F. </w:t>
            </w:r>
          </w:p>
          <w:p w14:paraId="3D56F54C" w14:textId="698E9EC2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C0D2772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FAF1B27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BB17FBB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137E1D9A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8424960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205DD10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5FE8BF3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14BBAA6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144562F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Altezza: 48 mm</w:t>
            </w:r>
          </w:p>
          <w:p w14:paraId="15AB27C9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62221446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0709B7E" w14:textId="0E0CD64F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femmina con flangia 16x1/2" o equivalente.</w:t>
            </w:r>
          </w:p>
        </w:tc>
      </w:tr>
      <w:tr w:rsidR="007E33F1" w:rsidRPr="009279E2" w14:paraId="73417974" w14:textId="77777777" w:rsidTr="00904071">
        <w:tc>
          <w:tcPr>
            <w:tcW w:w="1311" w:type="dxa"/>
          </w:tcPr>
          <w:p w14:paraId="1D2EA4B9" w14:textId="77777777" w:rsidR="007E33F1" w:rsidRPr="00586F53" w:rsidRDefault="007E33F1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28180182</w:t>
            </w:r>
          </w:p>
        </w:tc>
        <w:tc>
          <w:tcPr>
            <w:tcW w:w="2086" w:type="dxa"/>
          </w:tcPr>
          <w:p w14:paraId="21721C8F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31BE5B23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femmina con flangia</w:t>
            </w:r>
          </w:p>
          <w:p w14:paraId="6EBB289A" w14:textId="1C5AA249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20x1/2"</w:t>
            </w:r>
          </w:p>
        </w:tc>
        <w:tc>
          <w:tcPr>
            <w:tcW w:w="6101" w:type="dxa"/>
          </w:tcPr>
          <w:p w14:paraId="1D118273" w14:textId="21140372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</w:t>
            </w:r>
            <w:r w:rsidR="002B789A">
              <w:rPr>
                <w:rFonts w:ascii="Poppins" w:hAnsi="Poppins" w:cs="Poppins"/>
                <w:sz w:val="20"/>
              </w:rPr>
              <w:t>P</w:t>
            </w:r>
            <w:r w:rsidRPr="00586F53">
              <w:rPr>
                <w:rFonts w:ascii="Poppins" w:hAnsi="Poppins" w:cs="Poppins"/>
                <w:sz w:val="20"/>
              </w:rPr>
              <w:t xml:space="preserve"> con flangia e funzione Leak Before Pressed che permette di individuare facilmente le perdite in caso di mancata pressatura.</w:t>
            </w:r>
          </w:p>
          <w:p w14:paraId="43C63BD6" w14:textId="2EABAEE3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20x1/2" con profilo per pinzatura TH, B, U, H, F.</w:t>
            </w:r>
          </w:p>
          <w:p w14:paraId="399582CB" w14:textId="54F462CC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7C78428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C25C746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505AB2FA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4291060C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0A1E368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D9DFFF2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170C7B8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EAAD1C2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A3DD93E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Altezza: 48 mm</w:t>
            </w:r>
          </w:p>
          <w:p w14:paraId="71C3EA39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03FD9096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1A071FB" w14:textId="2E788E8A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femmina con flangia 20x1/2" o equivalente.</w:t>
            </w:r>
          </w:p>
        </w:tc>
      </w:tr>
      <w:tr w:rsidR="007E33F1" w:rsidRPr="009279E2" w14:paraId="117A0F2C" w14:textId="77777777" w:rsidTr="00904071">
        <w:tc>
          <w:tcPr>
            <w:tcW w:w="1311" w:type="dxa"/>
          </w:tcPr>
          <w:p w14:paraId="31DD5E16" w14:textId="77777777" w:rsidR="007E33F1" w:rsidRPr="00586F53" w:rsidRDefault="007E33F1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28180184</w:t>
            </w:r>
          </w:p>
        </w:tc>
        <w:tc>
          <w:tcPr>
            <w:tcW w:w="2086" w:type="dxa"/>
          </w:tcPr>
          <w:p w14:paraId="146F5114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0D863300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femmina con flangia</w:t>
            </w:r>
          </w:p>
          <w:p w14:paraId="705F4C75" w14:textId="14721BEC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20x3/4"</w:t>
            </w:r>
          </w:p>
        </w:tc>
        <w:tc>
          <w:tcPr>
            <w:tcW w:w="6101" w:type="dxa"/>
          </w:tcPr>
          <w:p w14:paraId="13050CF5" w14:textId="0845136B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lastRenderedPageBreak/>
              <w:t>Gomito LB</w:t>
            </w:r>
            <w:r w:rsidR="002B789A">
              <w:rPr>
                <w:rFonts w:ascii="Poppins" w:hAnsi="Poppins" w:cs="Poppins"/>
                <w:sz w:val="20"/>
              </w:rPr>
              <w:t>P</w:t>
            </w:r>
            <w:r w:rsidRPr="00586F53">
              <w:rPr>
                <w:rFonts w:ascii="Poppins" w:hAnsi="Poppins" w:cs="Poppins"/>
                <w:sz w:val="20"/>
              </w:rPr>
              <w:t xml:space="preserve"> con flangia e funzione Leak Before Pressed che permette di individuare facilmente le perdite in caso di mancata pressatura.</w:t>
            </w:r>
          </w:p>
          <w:p w14:paraId="43CECE92" w14:textId="7E5B718A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20x3/4" con profilo per pinzatura TH, B, U, H, F.</w:t>
            </w:r>
          </w:p>
          <w:p w14:paraId="3E30DEA4" w14:textId="470A892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lastRenderedPageBreak/>
              <w:t>Il raccordo è costruito da:</w:t>
            </w:r>
          </w:p>
          <w:p w14:paraId="73DA09F9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EBD91D7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990ACAA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5E3CBB24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AE4358F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FE794D9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2464A3B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D9AADF3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2100824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Altezza: 56 mm</w:t>
            </w:r>
          </w:p>
          <w:p w14:paraId="3C14FDC8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0C58BE0C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37F9B6A" w14:textId="499411D3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femmina con flangia 20x3/4" o equivalente.</w:t>
            </w:r>
          </w:p>
        </w:tc>
      </w:tr>
      <w:tr w:rsidR="007E33F1" w:rsidRPr="009279E2" w14:paraId="7FAAB044" w14:textId="77777777" w:rsidTr="00904071">
        <w:tc>
          <w:tcPr>
            <w:tcW w:w="1311" w:type="dxa"/>
          </w:tcPr>
          <w:p w14:paraId="12A4C069" w14:textId="77777777" w:rsidR="007E33F1" w:rsidRPr="00586F53" w:rsidRDefault="007E33F1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28180186</w:t>
            </w:r>
          </w:p>
        </w:tc>
        <w:tc>
          <w:tcPr>
            <w:tcW w:w="2086" w:type="dxa"/>
          </w:tcPr>
          <w:p w14:paraId="5576432D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34FBF6AE" w14:textId="77777777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femmina con flangia</w:t>
            </w:r>
          </w:p>
          <w:p w14:paraId="4133492D" w14:textId="0D6C7F88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26x3/4"</w:t>
            </w:r>
          </w:p>
        </w:tc>
        <w:tc>
          <w:tcPr>
            <w:tcW w:w="6101" w:type="dxa"/>
          </w:tcPr>
          <w:p w14:paraId="678B26A0" w14:textId="478ACE60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</w:t>
            </w:r>
            <w:r w:rsidR="00DF7BE8">
              <w:rPr>
                <w:rFonts w:ascii="Poppins" w:hAnsi="Poppins" w:cs="Poppins"/>
                <w:sz w:val="20"/>
              </w:rPr>
              <w:t>P</w:t>
            </w:r>
            <w:r w:rsidRPr="00586F53">
              <w:rPr>
                <w:rFonts w:ascii="Poppins" w:hAnsi="Poppins" w:cs="Poppins"/>
                <w:sz w:val="20"/>
              </w:rPr>
              <w:t xml:space="preserve"> con flangia e funzione Leak Before Pressed che permette di individuare facilmente le perdite in caso di mancata pressatura.</w:t>
            </w:r>
          </w:p>
          <w:p w14:paraId="6055BBD0" w14:textId="17F93EC5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26x3/4" con profilo per pinzatura TH, B, U, H, F.</w:t>
            </w:r>
          </w:p>
          <w:p w14:paraId="78D1C715" w14:textId="4BC7CE56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2CF7362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B8A28BB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E495544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6E58E88B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3DE0A57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83F9088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998A4F3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FFCB534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CC044D5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Altezza: 56 mm</w:t>
            </w:r>
          </w:p>
          <w:p w14:paraId="271DA162" w14:textId="77777777" w:rsidR="007E33F1" w:rsidRPr="00586F53" w:rsidRDefault="007E33F1" w:rsidP="007E33F1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36C4E5C6" w14:textId="77777777" w:rsidR="007E33F1" w:rsidRPr="00586F53" w:rsidRDefault="007E33F1" w:rsidP="007E33F1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AAFA71C" w14:textId="1B565FD8" w:rsidR="007E33F1" w:rsidRPr="00586F53" w:rsidRDefault="007E33F1" w:rsidP="007E33F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femmina con flangia 26x3/4" o equivalente.</w:t>
            </w:r>
          </w:p>
        </w:tc>
      </w:tr>
      <w:tr w:rsidR="00BF18F0" w:rsidRPr="009279E2" w14:paraId="3DB5D7B3" w14:textId="77777777" w:rsidTr="00904071">
        <w:tc>
          <w:tcPr>
            <w:tcW w:w="1311" w:type="dxa"/>
          </w:tcPr>
          <w:p w14:paraId="274A5AED" w14:textId="2F19B741" w:rsidR="00BF18F0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28181204</w:t>
            </w:r>
          </w:p>
        </w:tc>
        <w:tc>
          <w:tcPr>
            <w:tcW w:w="2086" w:type="dxa"/>
          </w:tcPr>
          <w:p w14:paraId="6A8EECB8" w14:textId="591A7064" w:rsidR="00BF18F0" w:rsidRPr="00586F53" w:rsidRDefault="00BF18F0" w:rsidP="00BF18F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D509C1">
              <w:rPr>
                <w:rFonts w:ascii="Poppins" w:hAnsi="Poppins" w:cs="Poppins"/>
                <w:bCs/>
                <w:sz w:val="20"/>
              </w:rPr>
              <w:t xml:space="preserve">Gomito Gerpex LBP femmina H </w:t>
            </w:r>
            <w:r>
              <w:rPr>
                <w:rFonts w:ascii="Poppins" w:hAnsi="Poppins" w:cs="Poppins"/>
                <w:bCs/>
                <w:sz w:val="20"/>
              </w:rPr>
              <w:t>52</w:t>
            </w:r>
            <w:r w:rsidRPr="00D509C1">
              <w:rPr>
                <w:rFonts w:ascii="Poppins" w:hAnsi="Poppins" w:cs="Poppins"/>
                <w:bCs/>
                <w:sz w:val="20"/>
              </w:rPr>
              <w:t xml:space="preserve"> 16x1/2"</w:t>
            </w:r>
          </w:p>
        </w:tc>
        <w:tc>
          <w:tcPr>
            <w:tcW w:w="6101" w:type="dxa"/>
          </w:tcPr>
          <w:p w14:paraId="5AAF27E5" w14:textId="460F1A20" w:rsidR="00BF18F0" w:rsidRPr="00D509C1" w:rsidRDefault="00BF18F0" w:rsidP="00BF18F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sz w:val="20"/>
              </w:rPr>
              <w:t>Gomito LB</w:t>
            </w:r>
            <w:r w:rsidR="003E32FA">
              <w:rPr>
                <w:rFonts w:ascii="Poppins" w:hAnsi="Poppins" w:cs="Poppins"/>
                <w:sz w:val="20"/>
              </w:rPr>
              <w:t xml:space="preserve">P </w:t>
            </w:r>
            <w:r w:rsidRPr="00D509C1">
              <w:rPr>
                <w:rFonts w:ascii="Poppins" w:hAnsi="Poppins" w:cs="Poppins"/>
                <w:sz w:val="20"/>
              </w:rPr>
              <w:t>con flangia e funzione Leak Before Pressed che permette di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D509C1">
              <w:rPr>
                <w:rFonts w:ascii="Poppins" w:hAnsi="Poppins" w:cs="Poppins"/>
                <w:sz w:val="20"/>
              </w:rPr>
              <w:t>individuare facilmente le perdite in caso di mancata pressatura.</w:t>
            </w:r>
          </w:p>
          <w:p w14:paraId="0C9A5A01" w14:textId="7D6920D2" w:rsidR="00BF18F0" w:rsidRPr="00D509C1" w:rsidRDefault="00BF18F0" w:rsidP="00BF18F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sz w:val="20"/>
              </w:rPr>
              <w:t>Misura 16x1/2" con profilo per pinzatura TH, B, U, H, F.</w:t>
            </w:r>
          </w:p>
          <w:p w14:paraId="187B9BBA" w14:textId="77777777" w:rsidR="00BF18F0" w:rsidRPr="00D509C1" w:rsidRDefault="00BF18F0" w:rsidP="00BF18F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911ED5C" w14:textId="77777777" w:rsidR="00BF18F0" w:rsidRPr="00D509C1" w:rsidRDefault="00BF18F0" w:rsidP="00BF18F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Corpo in ottone CW617N (UNI EN 12165)</w:t>
            </w:r>
          </w:p>
          <w:p w14:paraId="1FCBC481" w14:textId="77777777" w:rsidR="00BF18F0" w:rsidRPr="00D509C1" w:rsidRDefault="00BF18F0" w:rsidP="00BF18F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Anello portabussola in nylon, dielettrico</w:t>
            </w:r>
          </w:p>
          <w:p w14:paraId="673E59C9" w14:textId="77777777" w:rsidR="00BF18F0" w:rsidRPr="00D509C1" w:rsidRDefault="00BF18F0" w:rsidP="00BF18F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Bussola in acciaio inox AISI 304</w:t>
            </w:r>
          </w:p>
          <w:p w14:paraId="5E075473" w14:textId="77777777" w:rsidR="00BF18F0" w:rsidRPr="00D509C1" w:rsidRDefault="00BF18F0" w:rsidP="00BF18F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Doppio O-ring in EPDM</w:t>
            </w:r>
          </w:p>
          <w:p w14:paraId="5A3FB736" w14:textId="77777777" w:rsidR="00BF18F0" w:rsidRPr="00D509C1" w:rsidRDefault="00BF18F0" w:rsidP="00BF18F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96480FC" w14:textId="77777777" w:rsidR="00BF18F0" w:rsidRPr="00D509C1" w:rsidRDefault="00BF18F0" w:rsidP="00BF18F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D509C1">
              <w:rPr>
                <w:rFonts w:ascii="Poppins" w:hAnsi="Poppins" w:cs="Poppins"/>
                <w:b/>
                <w:bCs/>
                <w:sz w:val="20"/>
              </w:rPr>
              <w:lastRenderedPageBreak/>
              <w:t>Dati tecnici:</w:t>
            </w:r>
          </w:p>
          <w:p w14:paraId="7FB532BD" w14:textId="77777777" w:rsidR="00BF18F0" w:rsidRPr="00D509C1" w:rsidRDefault="00BF18F0" w:rsidP="00BF18F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Temperatura massima di esercizio: 95 °C</w:t>
            </w:r>
          </w:p>
          <w:p w14:paraId="65686BC7" w14:textId="77777777" w:rsidR="00BF18F0" w:rsidRPr="00D509C1" w:rsidRDefault="00BF18F0" w:rsidP="00BF18F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Pressione massima di esercizio: 10 bar</w:t>
            </w:r>
          </w:p>
          <w:p w14:paraId="71FB9984" w14:textId="77777777" w:rsidR="00BF18F0" w:rsidRPr="00D509C1" w:rsidRDefault="00BF18F0" w:rsidP="00BF18F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Altezza: 78 mm</w:t>
            </w:r>
          </w:p>
          <w:p w14:paraId="5C3D5031" w14:textId="77777777" w:rsidR="00BF18F0" w:rsidRPr="00D509C1" w:rsidRDefault="00BF18F0" w:rsidP="00BF18F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Filettatura: Rp (UNI EN 10226-1)</w:t>
            </w:r>
          </w:p>
          <w:p w14:paraId="373A4FBA" w14:textId="77777777" w:rsidR="00BF18F0" w:rsidRPr="00D509C1" w:rsidRDefault="00BF18F0" w:rsidP="00BF18F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81C38A5" w14:textId="4AE57D0C" w:rsidR="00BF18F0" w:rsidRPr="00586F53" w:rsidRDefault="00BF18F0" w:rsidP="00BF18F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D509C1">
              <w:rPr>
                <w:rFonts w:ascii="Poppins" w:hAnsi="Poppins" w:cs="Poppins"/>
                <w:b/>
                <w:bCs/>
                <w:sz w:val="20"/>
              </w:rPr>
              <w:t xml:space="preserve"> Modello Gomito Gerpex LBP femmina H 52 16x1/2" o equivalente.</w:t>
            </w:r>
          </w:p>
        </w:tc>
      </w:tr>
      <w:tr w:rsidR="007773E7" w:rsidRPr="009279E2" w14:paraId="634451E9" w14:textId="77777777" w:rsidTr="00904071">
        <w:tc>
          <w:tcPr>
            <w:tcW w:w="1311" w:type="dxa"/>
          </w:tcPr>
          <w:p w14:paraId="0FBA7B57" w14:textId="6A9350D0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28181206</w:t>
            </w:r>
          </w:p>
        </w:tc>
        <w:tc>
          <w:tcPr>
            <w:tcW w:w="2086" w:type="dxa"/>
          </w:tcPr>
          <w:p w14:paraId="001A7082" w14:textId="34A5377B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D509C1">
              <w:rPr>
                <w:rFonts w:ascii="Poppins" w:hAnsi="Poppins" w:cs="Poppins"/>
                <w:bCs/>
                <w:sz w:val="20"/>
              </w:rPr>
              <w:t xml:space="preserve">Gomito Gerpex LBP femmina H </w:t>
            </w:r>
            <w:r>
              <w:rPr>
                <w:rFonts w:ascii="Poppins" w:hAnsi="Poppins" w:cs="Poppins"/>
                <w:bCs/>
                <w:sz w:val="20"/>
              </w:rPr>
              <w:t>52</w:t>
            </w:r>
            <w:r w:rsidRPr="00D509C1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Cs/>
                <w:sz w:val="20"/>
              </w:rPr>
              <w:t>20</w:t>
            </w:r>
            <w:r w:rsidRPr="00D509C1">
              <w:rPr>
                <w:rFonts w:ascii="Poppins" w:hAnsi="Poppins" w:cs="Poppins"/>
                <w:bCs/>
                <w:sz w:val="20"/>
              </w:rPr>
              <w:t>x1/2"</w:t>
            </w:r>
          </w:p>
        </w:tc>
        <w:tc>
          <w:tcPr>
            <w:tcW w:w="6101" w:type="dxa"/>
          </w:tcPr>
          <w:p w14:paraId="4C8FC34A" w14:textId="3C082F85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sz w:val="20"/>
              </w:rPr>
              <w:t>Gomito LB</w:t>
            </w:r>
            <w:r w:rsidR="00A40DDA">
              <w:rPr>
                <w:rFonts w:ascii="Poppins" w:hAnsi="Poppins" w:cs="Poppins"/>
                <w:sz w:val="20"/>
              </w:rPr>
              <w:t>P</w:t>
            </w:r>
            <w:r w:rsidRPr="00D509C1">
              <w:rPr>
                <w:rFonts w:ascii="Poppins" w:hAnsi="Poppins" w:cs="Poppins"/>
                <w:sz w:val="20"/>
              </w:rPr>
              <w:t xml:space="preserve"> con flangia e funzione Leak Before Pressed che permette di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D509C1">
              <w:rPr>
                <w:rFonts w:ascii="Poppins" w:hAnsi="Poppins" w:cs="Poppins"/>
                <w:sz w:val="20"/>
              </w:rPr>
              <w:t>individuare facilmente le perdite in caso di mancata pressatura.</w:t>
            </w:r>
          </w:p>
          <w:p w14:paraId="4243D908" w14:textId="01800C4E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20</w:t>
            </w:r>
            <w:r w:rsidRPr="00D509C1">
              <w:rPr>
                <w:rFonts w:ascii="Poppins" w:hAnsi="Poppins" w:cs="Poppins"/>
                <w:sz w:val="20"/>
              </w:rPr>
              <w:t>x1/2" con profilo per pinzatura TH, B, U, H, F.</w:t>
            </w:r>
          </w:p>
          <w:p w14:paraId="3FE9D801" w14:textId="77777777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9107EE0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Corpo in ottone CW617N (UNI EN 12165)</w:t>
            </w:r>
          </w:p>
          <w:p w14:paraId="58E0090D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Anello portabussola in nylon, dielettrico</w:t>
            </w:r>
          </w:p>
          <w:p w14:paraId="25C821F9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Bussola in acciaio inox AISI 304</w:t>
            </w:r>
          </w:p>
          <w:p w14:paraId="09CC16AA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Doppio O-ring in EPDM</w:t>
            </w:r>
          </w:p>
          <w:p w14:paraId="758E3CFD" w14:textId="77777777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CC6AFD1" w14:textId="77777777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D509C1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1D53D326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Temperatura massima di esercizio: 95 °C</w:t>
            </w:r>
          </w:p>
          <w:p w14:paraId="33D813C6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Pressione massima di esercizio: 10 bar</w:t>
            </w:r>
          </w:p>
          <w:p w14:paraId="037B6AE6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Altezza: 78 mm</w:t>
            </w:r>
          </w:p>
          <w:p w14:paraId="30C0B679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Filettatura: Rp (UNI EN 10226-1)</w:t>
            </w:r>
          </w:p>
          <w:p w14:paraId="6C250D48" w14:textId="77777777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15ACBAC" w14:textId="1011B56D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D509C1">
              <w:rPr>
                <w:rFonts w:ascii="Poppins" w:hAnsi="Poppins" w:cs="Poppins"/>
                <w:b/>
                <w:bCs/>
                <w:sz w:val="20"/>
              </w:rPr>
              <w:t xml:space="preserve"> Modello Gomito Gerpex LBP femmina H 52 </w:t>
            </w:r>
            <w:r>
              <w:rPr>
                <w:rFonts w:ascii="Poppins" w:hAnsi="Poppins" w:cs="Poppins"/>
                <w:b/>
                <w:bCs/>
                <w:sz w:val="20"/>
              </w:rPr>
              <w:t>20</w:t>
            </w:r>
            <w:r w:rsidRPr="00D509C1">
              <w:rPr>
                <w:rFonts w:ascii="Poppins" w:hAnsi="Poppins" w:cs="Poppins"/>
                <w:b/>
                <w:bCs/>
                <w:sz w:val="20"/>
              </w:rPr>
              <w:t>x1/2" o equivalente.</w:t>
            </w:r>
          </w:p>
        </w:tc>
      </w:tr>
      <w:tr w:rsidR="0095284A" w:rsidRPr="009279E2" w14:paraId="111EF903" w14:textId="77777777" w:rsidTr="00904071">
        <w:tc>
          <w:tcPr>
            <w:tcW w:w="1311" w:type="dxa"/>
          </w:tcPr>
          <w:p w14:paraId="11CF0D67" w14:textId="6B51AB14" w:rsidR="0095284A" w:rsidRDefault="0095284A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28181230</w:t>
            </w:r>
          </w:p>
        </w:tc>
        <w:tc>
          <w:tcPr>
            <w:tcW w:w="2086" w:type="dxa"/>
          </w:tcPr>
          <w:p w14:paraId="445FDA26" w14:textId="77777777" w:rsidR="00363C42" w:rsidRDefault="00363C42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363C42">
              <w:rPr>
                <w:rFonts w:ascii="Poppins" w:hAnsi="Poppins" w:cs="Poppins"/>
                <w:bCs/>
                <w:sz w:val="20"/>
              </w:rPr>
              <w:t>Guscio fonoisolante per gomiti femmina</w:t>
            </w:r>
          </w:p>
          <w:p w14:paraId="4F41E542" w14:textId="3963CA97" w:rsidR="0095284A" w:rsidRPr="00D509C1" w:rsidRDefault="00363C42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363C42">
              <w:rPr>
                <w:rFonts w:ascii="Poppins" w:hAnsi="Poppins" w:cs="Poppins"/>
                <w:bCs/>
                <w:sz w:val="20"/>
              </w:rPr>
              <w:t>H 52</w:t>
            </w:r>
          </w:p>
        </w:tc>
        <w:tc>
          <w:tcPr>
            <w:tcW w:w="6101" w:type="dxa"/>
          </w:tcPr>
          <w:p w14:paraId="3B2F1019" w14:textId="394F2F01" w:rsidR="00363C42" w:rsidRPr="00363C42" w:rsidRDefault="00363C42" w:rsidP="00363C42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363C42">
              <w:rPr>
                <w:rFonts w:ascii="Poppins" w:hAnsi="Poppins" w:cs="Poppins"/>
                <w:sz w:val="20"/>
              </w:rPr>
              <w:t>Guscio fonoisolante per gomiti femmina H 52 con flangia, comprensivo di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363C42">
              <w:rPr>
                <w:rFonts w:ascii="Poppins" w:hAnsi="Poppins" w:cs="Poppins"/>
                <w:sz w:val="20"/>
              </w:rPr>
              <w:t>kit viti.</w:t>
            </w:r>
          </w:p>
          <w:p w14:paraId="17895BF6" w14:textId="77777777" w:rsidR="00363C42" w:rsidRPr="00363C42" w:rsidRDefault="00363C42" w:rsidP="00363C42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E0501B3" w14:textId="3047AB6C" w:rsidR="0095284A" w:rsidRPr="00363C42" w:rsidRDefault="00363C42" w:rsidP="00363C42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363C4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363C42">
              <w:rPr>
                <w:rFonts w:ascii="Poppins" w:hAnsi="Poppins" w:cs="Poppins"/>
                <w:b/>
                <w:bCs/>
                <w:sz w:val="20"/>
              </w:rPr>
              <w:t xml:space="preserve"> Modello Guscio fonoisolante per gomiti femmina H 52 o equivalente.</w:t>
            </w:r>
          </w:p>
        </w:tc>
      </w:tr>
      <w:tr w:rsidR="007773E7" w:rsidRPr="009279E2" w14:paraId="0B8AC8D8" w14:textId="77777777" w:rsidTr="00904071">
        <w:tc>
          <w:tcPr>
            <w:tcW w:w="1311" w:type="dxa"/>
          </w:tcPr>
          <w:p w14:paraId="52390B66" w14:textId="7777777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28180188</w:t>
            </w:r>
          </w:p>
        </w:tc>
        <w:tc>
          <w:tcPr>
            <w:tcW w:w="2086" w:type="dxa"/>
          </w:tcPr>
          <w:p w14:paraId="71773B11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lungo</w:t>
            </w:r>
          </w:p>
          <w:p w14:paraId="0621F46A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5FAA3616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femmina con flangia</w:t>
            </w:r>
          </w:p>
          <w:p w14:paraId="1FE9D0F2" w14:textId="3BAC3DCE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16x1/2"</w:t>
            </w:r>
          </w:p>
        </w:tc>
        <w:tc>
          <w:tcPr>
            <w:tcW w:w="6101" w:type="dxa"/>
          </w:tcPr>
          <w:p w14:paraId="68019D6B" w14:textId="193BECFD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</w:t>
            </w:r>
            <w:r w:rsidR="00403295">
              <w:rPr>
                <w:rFonts w:ascii="Poppins" w:hAnsi="Poppins" w:cs="Poppins"/>
                <w:sz w:val="20"/>
              </w:rPr>
              <w:t>P</w:t>
            </w:r>
            <w:r w:rsidRPr="00586F53">
              <w:rPr>
                <w:rFonts w:ascii="Poppins" w:hAnsi="Poppins" w:cs="Poppins"/>
                <w:sz w:val="20"/>
              </w:rPr>
              <w:t xml:space="preserve"> lungo femmina con flangia e funzione Leak Before Pressed che permette di individuare facilmente le perdite in caso di mancata pressatura.</w:t>
            </w:r>
          </w:p>
          <w:p w14:paraId="2100F2FB" w14:textId="4CC0CC8C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16x1/2" con profilo per pinzatura TH, B, U, H, F.</w:t>
            </w:r>
          </w:p>
          <w:p w14:paraId="210B1C2B" w14:textId="676ADD60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24469D3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59C9313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72C32E6B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44D8BC00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9B13307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DFF6404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9ACCA71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lastRenderedPageBreak/>
              <w:t>Temperatura massima di esercizio: 95 °C</w:t>
            </w:r>
          </w:p>
          <w:p w14:paraId="34DF147D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D21C52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Altezza: 68 mm</w:t>
            </w:r>
          </w:p>
          <w:p w14:paraId="4395E095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67D58593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5724341" w14:textId="60497819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lungo Gerpex LBP femmina con flangia 16x1/2" o equivalente.</w:t>
            </w:r>
          </w:p>
        </w:tc>
      </w:tr>
      <w:tr w:rsidR="007773E7" w:rsidRPr="009279E2" w14:paraId="6F9ED892" w14:textId="77777777" w:rsidTr="00904071">
        <w:tc>
          <w:tcPr>
            <w:tcW w:w="1311" w:type="dxa"/>
          </w:tcPr>
          <w:p w14:paraId="6647AABB" w14:textId="7777777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28180190</w:t>
            </w:r>
          </w:p>
        </w:tc>
        <w:tc>
          <w:tcPr>
            <w:tcW w:w="2086" w:type="dxa"/>
          </w:tcPr>
          <w:p w14:paraId="666DC4D6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lungo</w:t>
            </w:r>
          </w:p>
          <w:p w14:paraId="1C253E14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5BCB542A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femmina con flangia</w:t>
            </w:r>
          </w:p>
          <w:p w14:paraId="2268B35D" w14:textId="649AEB9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20x1/2</w:t>
            </w:r>
            <w:r w:rsidR="003D4E9A">
              <w:rPr>
                <w:rFonts w:ascii="Poppins" w:hAnsi="Poppins" w:cs="Poppins"/>
                <w:bCs/>
                <w:sz w:val="20"/>
              </w:rPr>
              <w:t>"</w:t>
            </w:r>
          </w:p>
        </w:tc>
        <w:tc>
          <w:tcPr>
            <w:tcW w:w="6101" w:type="dxa"/>
          </w:tcPr>
          <w:p w14:paraId="25B5C40A" w14:textId="34A8F0A1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</w:t>
            </w:r>
            <w:r w:rsidR="005331AE">
              <w:rPr>
                <w:rFonts w:ascii="Poppins" w:hAnsi="Poppins" w:cs="Poppins"/>
                <w:sz w:val="20"/>
              </w:rPr>
              <w:t>P</w:t>
            </w:r>
            <w:r w:rsidRPr="00586F53">
              <w:rPr>
                <w:rFonts w:ascii="Poppins" w:hAnsi="Poppins" w:cs="Poppins"/>
                <w:sz w:val="20"/>
              </w:rPr>
              <w:t xml:space="preserve"> lungo femmina con flangia e funzione Leak Before Pressed che permette di individuare facilmente le perdite in caso di mancata pressatura.</w:t>
            </w:r>
          </w:p>
          <w:p w14:paraId="492E7186" w14:textId="0D04BF1E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20x1/2" con profilo per pinzatura TH, B, U, H, F.</w:t>
            </w:r>
          </w:p>
          <w:p w14:paraId="6782ACA9" w14:textId="10A98661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B26AB5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587B0D9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1984DEC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3AF22F73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8132B03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26602EF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E8B5394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2123CE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40B7C96E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Altezza: 68 mm</w:t>
            </w:r>
          </w:p>
          <w:p w14:paraId="65B75481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4531C702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1AC7204" w14:textId="563FACB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lungo Gerpex LBP femmina con flangia 20x1/2" o equivalente.</w:t>
            </w:r>
          </w:p>
        </w:tc>
      </w:tr>
      <w:tr w:rsidR="007773E7" w:rsidRPr="009279E2" w14:paraId="3D82EC42" w14:textId="77777777" w:rsidTr="00904071">
        <w:tc>
          <w:tcPr>
            <w:tcW w:w="1311" w:type="dxa"/>
          </w:tcPr>
          <w:p w14:paraId="7B4CB465" w14:textId="2E93DFC9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28181208</w:t>
            </w:r>
          </w:p>
        </w:tc>
        <w:tc>
          <w:tcPr>
            <w:tcW w:w="2086" w:type="dxa"/>
          </w:tcPr>
          <w:p w14:paraId="48B175F6" w14:textId="2C768D71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D509C1">
              <w:rPr>
                <w:rFonts w:ascii="Poppins" w:hAnsi="Poppins" w:cs="Poppins"/>
                <w:bCs/>
                <w:sz w:val="20"/>
              </w:rPr>
              <w:t>Gomito Gerpex LBP femmina H 78 16x1/2"</w:t>
            </w:r>
          </w:p>
        </w:tc>
        <w:tc>
          <w:tcPr>
            <w:tcW w:w="6101" w:type="dxa"/>
          </w:tcPr>
          <w:p w14:paraId="39431219" w14:textId="23B4D421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sz w:val="20"/>
              </w:rPr>
              <w:t>Gomito LB</w:t>
            </w:r>
            <w:r w:rsidR="005331AE">
              <w:rPr>
                <w:rFonts w:ascii="Poppins" w:hAnsi="Poppins" w:cs="Poppins"/>
                <w:sz w:val="20"/>
              </w:rPr>
              <w:t>P</w:t>
            </w:r>
            <w:r w:rsidRPr="00D509C1">
              <w:rPr>
                <w:rFonts w:ascii="Poppins" w:hAnsi="Poppins" w:cs="Poppins"/>
                <w:sz w:val="20"/>
              </w:rPr>
              <w:t xml:space="preserve"> con flangia e funzione Leak Before Pressed che permette di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D509C1">
              <w:rPr>
                <w:rFonts w:ascii="Poppins" w:hAnsi="Poppins" w:cs="Poppins"/>
                <w:sz w:val="20"/>
              </w:rPr>
              <w:t>individuare facilmente le perdite in caso di mancata pressatura.</w:t>
            </w:r>
          </w:p>
          <w:p w14:paraId="5D1A1834" w14:textId="03F4BE8C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sz w:val="20"/>
              </w:rPr>
              <w:t>Misura 16x1/2" con profilo per pinzatura TH, B, U, H, F.</w:t>
            </w:r>
          </w:p>
          <w:p w14:paraId="4BE10DCE" w14:textId="18C5D354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3DB7D38" w14:textId="6EA4CF2F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Corpo in ottone CW617N (UNI EN 12165)</w:t>
            </w:r>
          </w:p>
          <w:p w14:paraId="665F779A" w14:textId="138A21A5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Anello portabussola in nylon, dielettrico</w:t>
            </w:r>
          </w:p>
          <w:p w14:paraId="777C39DD" w14:textId="2032A848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Bussola in acciaio inox AISI 304</w:t>
            </w:r>
          </w:p>
          <w:p w14:paraId="73C4DB34" w14:textId="22B8E879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Doppio O-ring in EPDM</w:t>
            </w:r>
          </w:p>
          <w:p w14:paraId="621A46E9" w14:textId="77777777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51F3D93" w14:textId="77777777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D509C1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3A89FD94" w14:textId="2296381E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Temperatura massima di esercizio: 95 °C</w:t>
            </w:r>
          </w:p>
          <w:p w14:paraId="5AD1F40D" w14:textId="49D2339C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Pressione massima di esercizio: 10 bar</w:t>
            </w:r>
          </w:p>
          <w:p w14:paraId="438C7608" w14:textId="0F8A8EA5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Altezza: 78 mm</w:t>
            </w:r>
          </w:p>
          <w:p w14:paraId="7E98EC8A" w14:textId="51451CF4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Filettatura: Rp (UNI EN 10226-1)</w:t>
            </w:r>
          </w:p>
          <w:p w14:paraId="4BB76FF4" w14:textId="77777777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B072E2A" w14:textId="6CF79D11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D509C1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D509C1">
              <w:rPr>
                <w:rFonts w:ascii="Poppins" w:hAnsi="Poppins" w:cs="Poppins"/>
                <w:b/>
                <w:bCs/>
                <w:sz w:val="20"/>
              </w:rPr>
              <w:t xml:space="preserve"> Modello Gomito Gerpex LBP femmina H </w:t>
            </w:r>
            <w:r>
              <w:rPr>
                <w:rFonts w:ascii="Poppins" w:hAnsi="Poppins" w:cs="Poppins"/>
                <w:b/>
                <w:bCs/>
                <w:sz w:val="20"/>
              </w:rPr>
              <w:t>78</w:t>
            </w:r>
            <w:r w:rsidRPr="00D509C1">
              <w:rPr>
                <w:rFonts w:ascii="Poppins" w:hAnsi="Poppins" w:cs="Poppins"/>
                <w:b/>
                <w:bCs/>
                <w:sz w:val="20"/>
              </w:rPr>
              <w:t xml:space="preserve"> 16x1/2" o equivalente.</w:t>
            </w:r>
          </w:p>
        </w:tc>
      </w:tr>
      <w:tr w:rsidR="007773E7" w:rsidRPr="009279E2" w14:paraId="51250B1A" w14:textId="77777777" w:rsidTr="00904071">
        <w:tc>
          <w:tcPr>
            <w:tcW w:w="1311" w:type="dxa"/>
          </w:tcPr>
          <w:p w14:paraId="7BC52705" w14:textId="4A6721B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28181210</w:t>
            </w:r>
          </w:p>
        </w:tc>
        <w:tc>
          <w:tcPr>
            <w:tcW w:w="2086" w:type="dxa"/>
          </w:tcPr>
          <w:p w14:paraId="5576E121" w14:textId="58E6E49E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D509C1">
              <w:rPr>
                <w:rFonts w:ascii="Poppins" w:hAnsi="Poppins" w:cs="Poppins"/>
                <w:bCs/>
                <w:sz w:val="20"/>
              </w:rPr>
              <w:t xml:space="preserve">Gomito Gerpex LBP femmina H 78 </w:t>
            </w:r>
            <w:r>
              <w:rPr>
                <w:rFonts w:ascii="Poppins" w:hAnsi="Poppins" w:cs="Poppins"/>
                <w:bCs/>
                <w:sz w:val="20"/>
              </w:rPr>
              <w:t>20</w:t>
            </w:r>
            <w:r w:rsidRPr="00D509C1">
              <w:rPr>
                <w:rFonts w:ascii="Poppins" w:hAnsi="Poppins" w:cs="Poppins"/>
                <w:bCs/>
                <w:sz w:val="20"/>
              </w:rPr>
              <w:t>x1/2"</w:t>
            </w:r>
          </w:p>
        </w:tc>
        <w:tc>
          <w:tcPr>
            <w:tcW w:w="6101" w:type="dxa"/>
          </w:tcPr>
          <w:p w14:paraId="2324DA6E" w14:textId="5CB092CC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sz w:val="20"/>
              </w:rPr>
              <w:t>Gomito LB</w:t>
            </w:r>
            <w:r w:rsidR="005331AE">
              <w:rPr>
                <w:rFonts w:ascii="Poppins" w:hAnsi="Poppins" w:cs="Poppins"/>
                <w:sz w:val="20"/>
              </w:rPr>
              <w:t>P</w:t>
            </w:r>
            <w:r w:rsidRPr="00D509C1">
              <w:rPr>
                <w:rFonts w:ascii="Poppins" w:hAnsi="Poppins" w:cs="Poppins"/>
                <w:sz w:val="20"/>
              </w:rPr>
              <w:t xml:space="preserve"> con flangia e funzione Leak Before Pressed che permette di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D509C1">
              <w:rPr>
                <w:rFonts w:ascii="Poppins" w:hAnsi="Poppins" w:cs="Poppins"/>
                <w:sz w:val="20"/>
              </w:rPr>
              <w:t>individuare facilmente le perdite in caso di mancata pressatura.</w:t>
            </w:r>
          </w:p>
          <w:p w14:paraId="57DC6BA0" w14:textId="42AEB49B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20</w:t>
            </w:r>
            <w:r w:rsidRPr="00D509C1">
              <w:rPr>
                <w:rFonts w:ascii="Poppins" w:hAnsi="Poppins" w:cs="Poppins"/>
                <w:sz w:val="20"/>
              </w:rPr>
              <w:t>x1/2" con profilo per pinzatura TH, B, U, H, F.</w:t>
            </w:r>
          </w:p>
          <w:p w14:paraId="3E19C5C5" w14:textId="77777777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DC4FEF0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Corpo in ottone CW617N (UNI EN 12165)</w:t>
            </w:r>
          </w:p>
          <w:p w14:paraId="09753E5E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Anello portabussola in nylon, dielettrico</w:t>
            </w:r>
          </w:p>
          <w:p w14:paraId="71E65551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Bussola in acciaio inox AISI 304</w:t>
            </w:r>
          </w:p>
          <w:p w14:paraId="2C63F4F8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Doppio O-ring in EPDM</w:t>
            </w:r>
          </w:p>
          <w:p w14:paraId="11B9A158" w14:textId="77777777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96F58E1" w14:textId="77777777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D509C1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5FB17425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Temperatura massima di esercizio: 95 °C</w:t>
            </w:r>
          </w:p>
          <w:p w14:paraId="35C1A96D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Pressione massima di esercizio: 10 bar</w:t>
            </w:r>
          </w:p>
          <w:p w14:paraId="618D8958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Altezza: 78 mm</w:t>
            </w:r>
          </w:p>
          <w:p w14:paraId="0DDAF181" w14:textId="77777777" w:rsidR="007773E7" w:rsidRPr="00D509C1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D509C1">
              <w:rPr>
                <w:rFonts w:ascii="Poppins" w:hAnsi="Poppins" w:cs="Poppins"/>
              </w:rPr>
              <w:t>Filettatura: Rp (UNI EN 10226-1)</w:t>
            </w:r>
          </w:p>
          <w:p w14:paraId="236F90FF" w14:textId="77777777" w:rsidR="007773E7" w:rsidRPr="00D509C1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CA781A2" w14:textId="2B56B7F3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D509C1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D509C1">
              <w:rPr>
                <w:rFonts w:ascii="Poppins" w:hAnsi="Poppins" w:cs="Poppins"/>
                <w:b/>
                <w:bCs/>
                <w:sz w:val="20"/>
              </w:rPr>
              <w:t xml:space="preserve"> Modello Gomito Gerpex LBP femmina H </w:t>
            </w:r>
            <w:r>
              <w:rPr>
                <w:rFonts w:ascii="Poppins" w:hAnsi="Poppins" w:cs="Poppins"/>
                <w:b/>
                <w:bCs/>
                <w:sz w:val="20"/>
              </w:rPr>
              <w:t>78</w:t>
            </w:r>
            <w:r w:rsidRPr="00D509C1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bCs/>
                <w:sz w:val="20"/>
              </w:rPr>
              <w:t>20</w:t>
            </w:r>
            <w:r w:rsidRPr="00D509C1">
              <w:rPr>
                <w:rFonts w:ascii="Poppins" w:hAnsi="Poppins" w:cs="Poppins"/>
                <w:b/>
                <w:bCs/>
                <w:sz w:val="20"/>
              </w:rPr>
              <w:t>x1/2" o equivalente.</w:t>
            </w:r>
          </w:p>
        </w:tc>
      </w:tr>
      <w:tr w:rsidR="00B14FFA" w:rsidRPr="009279E2" w14:paraId="6CF49F37" w14:textId="77777777" w:rsidTr="00904071">
        <w:tc>
          <w:tcPr>
            <w:tcW w:w="1311" w:type="dxa"/>
          </w:tcPr>
          <w:p w14:paraId="514FD980" w14:textId="03807CCB" w:rsidR="00B14FFA" w:rsidRDefault="00B14FFA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28181232</w:t>
            </w:r>
          </w:p>
        </w:tc>
        <w:tc>
          <w:tcPr>
            <w:tcW w:w="2086" w:type="dxa"/>
          </w:tcPr>
          <w:p w14:paraId="7B9719BE" w14:textId="77777777" w:rsidR="00E971BB" w:rsidRDefault="00E971BB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E971BB">
              <w:rPr>
                <w:rFonts w:ascii="Poppins" w:hAnsi="Poppins" w:cs="Poppins"/>
                <w:bCs/>
                <w:sz w:val="20"/>
              </w:rPr>
              <w:t>Guscio fonoisolante per gomiti femmina</w:t>
            </w:r>
          </w:p>
          <w:p w14:paraId="7F57F4B7" w14:textId="7D673632" w:rsidR="00B14FFA" w:rsidRPr="00D509C1" w:rsidRDefault="00E971BB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E971BB">
              <w:rPr>
                <w:rFonts w:ascii="Poppins" w:hAnsi="Poppins" w:cs="Poppins"/>
                <w:bCs/>
                <w:sz w:val="20"/>
              </w:rPr>
              <w:t>H 78</w:t>
            </w:r>
          </w:p>
        </w:tc>
        <w:tc>
          <w:tcPr>
            <w:tcW w:w="6101" w:type="dxa"/>
          </w:tcPr>
          <w:p w14:paraId="413202EA" w14:textId="0BF831FD" w:rsidR="00E971BB" w:rsidRPr="00E971BB" w:rsidRDefault="00E971BB" w:rsidP="00E971BB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E971BB">
              <w:rPr>
                <w:rFonts w:ascii="Poppins" w:hAnsi="Poppins" w:cs="Poppins"/>
                <w:sz w:val="20"/>
              </w:rPr>
              <w:t>Guscio fonoisolante per gomiti femmina H 78 con flangia, comprensivo di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E971BB">
              <w:rPr>
                <w:rFonts w:ascii="Poppins" w:hAnsi="Poppins" w:cs="Poppins"/>
                <w:sz w:val="20"/>
              </w:rPr>
              <w:t>kit viti.</w:t>
            </w:r>
          </w:p>
          <w:p w14:paraId="36A69543" w14:textId="77777777" w:rsidR="00E971BB" w:rsidRPr="00E971BB" w:rsidRDefault="00E971BB" w:rsidP="00E971BB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C53FBED" w14:textId="6E477722" w:rsidR="00B14FFA" w:rsidRPr="00E971BB" w:rsidRDefault="00E971BB" w:rsidP="00E971BB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E971BB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E971BB">
              <w:rPr>
                <w:rFonts w:ascii="Poppins" w:hAnsi="Poppins" w:cs="Poppins"/>
                <w:b/>
                <w:bCs/>
                <w:sz w:val="20"/>
              </w:rPr>
              <w:t xml:space="preserve"> Modello Guscio fonoisolante per gomiti femmina H 78 o equivalente.</w:t>
            </w:r>
          </w:p>
        </w:tc>
      </w:tr>
      <w:tr w:rsidR="007773E7" w:rsidRPr="009279E2" w14:paraId="119E37DB" w14:textId="77777777" w:rsidTr="00904071">
        <w:tc>
          <w:tcPr>
            <w:tcW w:w="1311" w:type="dxa"/>
          </w:tcPr>
          <w:p w14:paraId="3BE74011" w14:textId="7777777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28180078</w:t>
            </w:r>
          </w:p>
        </w:tc>
        <w:tc>
          <w:tcPr>
            <w:tcW w:w="2086" w:type="dxa"/>
          </w:tcPr>
          <w:p w14:paraId="31919CBA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3A364929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attacco maschio</w:t>
            </w:r>
          </w:p>
          <w:p w14:paraId="4FA18F92" w14:textId="73D60465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16x1/2"</w:t>
            </w:r>
          </w:p>
        </w:tc>
        <w:tc>
          <w:tcPr>
            <w:tcW w:w="6101" w:type="dxa"/>
          </w:tcPr>
          <w:p w14:paraId="040DC08A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Gomito LBP attacco </w:t>
            </w: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1EA02236" w14:textId="0B4C9731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</w:t>
            </w:r>
            <w:r w:rsidR="005D51E6">
              <w:rPr>
                <w:rFonts w:ascii="Poppins" w:hAnsi="Poppins" w:cs="Poppins"/>
                <w:sz w:val="20"/>
              </w:rPr>
              <w:t>x</w:t>
            </w:r>
            <w:r w:rsidRPr="00586F53">
              <w:rPr>
                <w:rFonts w:ascii="Poppins" w:hAnsi="Poppins" w:cs="Poppins"/>
                <w:sz w:val="20"/>
              </w:rPr>
              <w:t>1/2" con profilo per pinzatura TH, B, U, H, F.</w:t>
            </w:r>
          </w:p>
          <w:p w14:paraId="2BF66B7C" w14:textId="48B368CF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786454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51C4C65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9ABA0D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18467CB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32BA184" w14:textId="77777777" w:rsidR="007773E7" w:rsidRPr="00586F53" w:rsidRDefault="007773E7" w:rsidP="007773E7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BE03CC4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487EFB1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6E030D8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62ABEAD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30E1A307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B381583" w14:textId="415CD15F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attacco maschio 16x1/2" o equivalente.</w:t>
            </w:r>
          </w:p>
        </w:tc>
      </w:tr>
      <w:tr w:rsidR="007773E7" w:rsidRPr="009279E2" w14:paraId="7D9A6F66" w14:textId="77777777" w:rsidTr="00904071">
        <w:tc>
          <w:tcPr>
            <w:tcW w:w="1311" w:type="dxa"/>
          </w:tcPr>
          <w:p w14:paraId="7DD18A4C" w14:textId="7777777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28180080</w:t>
            </w:r>
          </w:p>
        </w:tc>
        <w:tc>
          <w:tcPr>
            <w:tcW w:w="2086" w:type="dxa"/>
          </w:tcPr>
          <w:p w14:paraId="6AB37939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023E640A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attacco maschio</w:t>
            </w:r>
          </w:p>
          <w:p w14:paraId="2E908F6D" w14:textId="3F522DC3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</w:t>
            </w:r>
            <w:r w:rsidR="005D51E6">
              <w:rPr>
                <w:rFonts w:ascii="Poppins" w:hAnsi="Poppins" w:cs="Poppins"/>
                <w:bCs/>
                <w:sz w:val="20"/>
              </w:rPr>
              <w:t>x</w:t>
            </w:r>
            <w:r w:rsidRPr="00586F53">
              <w:rPr>
                <w:rFonts w:ascii="Poppins" w:hAnsi="Poppins" w:cs="Poppins"/>
                <w:bCs/>
                <w:sz w:val="20"/>
              </w:rPr>
              <w:t>1/2"</w:t>
            </w:r>
          </w:p>
        </w:tc>
        <w:tc>
          <w:tcPr>
            <w:tcW w:w="6101" w:type="dxa"/>
          </w:tcPr>
          <w:p w14:paraId="7ADB207D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Gomito LBP attacco </w:t>
            </w: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437A4EBA" w14:textId="09CFDE31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20x1/2" con profilo per pinzatura TH, B, U, H, F.</w:t>
            </w:r>
          </w:p>
          <w:p w14:paraId="7A601ED1" w14:textId="052B602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48B34AE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B70E1AE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48ED4AF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66821CCE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89805DF" w14:textId="77777777" w:rsidR="007773E7" w:rsidRPr="00586F53" w:rsidRDefault="007773E7" w:rsidP="007773E7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B25F93A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AD70F45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771A4CF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DCC4B6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21757CB8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33E71A4" w14:textId="08CFB54F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attacco maschio 20x1/2" o equivalente.</w:t>
            </w:r>
          </w:p>
        </w:tc>
      </w:tr>
      <w:tr w:rsidR="007773E7" w:rsidRPr="009279E2" w14:paraId="6E25CBAE" w14:textId="77777777" w:rsidTr="00904071">
        <w:tc>
          <w:tcPr>
            <w:tcW w:w="1311" w:type="dxa"/>
          </w:tcPr>
          <w:p w14:paraId="28B09F8E" w14:textId="7777777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28180082</w:t>
            </w:r>
          </w:p>
        </w:tc>
        <w:tc>
          <w:tcPr>
            <w:tcW w:w="2086" w:type="dxa"/>
          </w:tcPr>
          <w:p w14:paraId="1AE5DC09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7F3709C0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attacco maschio</w:t>
            </w:r>
          </w:p>
          <w:p w14:paraId="7D7E0BB3" w14:textId="12C9D42D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20x3/4"</w:t>
            </w:r>
          </w:p>
        </w:tc>
        <w:tc>
          <w:tcPr>
            <w:tcW w:w="6101" w:type="dxa"/>
          </w:tcPr>
          <w:p w14:paraId="6793C318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Gomito LBP attacco </w:t>
            </w: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2AB04D4E" w14:textId="178077E2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20x3/4" con profilo per pinzatura TH, B, U, H, F. </w:t>
            </w:r>
          </w:p>
          <w:p w14:paraId="36FE8FAF" w14:textId="27A92C9A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EDB0D88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4A2F5E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AC023B7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4826EEEF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8A91D4B" w14:textId="77777777" w:rsidR="007773E7" w:rsidRPr="00586F53" w:rsidRDefault="007773E7" w:rsidP="007773E7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AD59140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E321745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2B395CC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E8683E1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097E479A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C8D91F9" w14:textId="0124BFD3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attacco maschio 20x3/4" o equivalente.</w:t>
            </w:r>
          </w:p>
        </w:tc>
      </w:tr>
      <w:tr w:rsidR="007773E7" w:rsidRPr="009279E2" w14:paraId="3D3373B7" w14:textId="77777777" w:rsidTr="00904071">
        <w:tc>
          <w:tcPr>
            <w:tcW w:w="1311" w:type="dxa"/>
          </w:tcPr>
          <w:p w14:paraId="3B03C454" w14:textId="7777777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28180084</w:t>
            </w:r>
          </w:p>
        </w:tc>
        <w:tc>
          <w:tcPr>
            <w:tcW w:w="2086" w:type="dxa"/>
          </w:tcPr>
          <w:p w14:paraId="1A8F9692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11902088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attacco maschio</w:t>
            </w:r>
          </w:p>
          <w:p w14:paraId="613CAB70" w14:textId="14A8B5A5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26x3/4"</w:t>
            </w:r>
          </w:p>
        </w:tc>
        <w:tc>
          <w:tcPr>
            <w:tcW w:w="6101" w:type="dxa"/>
          </w:tcPr>
          <w:p w14:paraId="6F89E411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Gomito LBP attacco </w:t>
            </w: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17FF4E19" w14:textId="0DF23658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26x3/4" con profilo per pinzatura TH, B, U, H, F.</w:t>
            </w:r>
          </w:p>
          <w:p w14:paraId="69C3C895" w14:textId="55CB7A49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6F2DDE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E380F0E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7A67D01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59165F03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>Doppio O-ring in EPDM</w:t>
            </w:r>
          </w:p>
          <w:p w14:paraId="4A47D327" w14:textId="77777777" w:rsidR="007773E7" w:rsidRPr="00586F53" w:rsidRDefault="007773E7" w:rsidP="007773E7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07C4992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B1F4E09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B01B3F7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B61FEF3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497E5943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F3346E5" w14:textId="6E98AF1A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attacco maschio 26x3/4" o equivalente.</w:t>
            </w:r>
          </w:p>
        </w:tc>
      </w:tr>
      <w:tr w:rsidR="007773E7" w:rsidRPr="009279E2" w14:paraId="521D06B0" w14:textId="77777777" w:rsidTr="00904071">
        <w:tc>
          <w:tcPr>
            <w:tcW w:w="1311" w:type="dxa"/>
          </w:tcPr>
          <w:p w14:paraId="79EB19FB" w14:textId="7777777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28180085</w:t>
            </w:r>
          </w:p>
        </w:tc>
        <w:tc>
          <w:tcPr>
            <w:tcW w:w="2086" w:type="dxa"/>
          </w:tcPr>
          <w:p w14:paraId="4B509E9B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6EE173DA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attacco maschio</w:t>
            </w:r>
          </w:p>
          <w:p w14:paraId="5A266057" w14:textId="334BDCEA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26x1"</w:t>
            </w:r>
          </w:p>
        </w:tc>
        <w:tc>
          <w:tcPr>
            <w:tcW w:w="6101" w:type="dxa"/>
          </w:tcPr>
          <w:p w14:paraId="0D4AC40C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Gomito LBP attacco </w:t>
            </w: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084FBD0E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 x 1" con profilo per pinzatura TH, B, U, H, F.</w:t>
            </w:r>
          </w:p>
          <w:p w14:paraId="0AAC9E74" w14:textId="75B5FFB8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B4777B9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FC8B4CC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71CCBF9C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56DFCB24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2810D80" w14:textId="77777777" w:rsidR="007773E7" w:rsidRPr="00586F53" w:rsidRDefault="007773E7" w:rsidP="007773E7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BEFD726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B1D72A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3C3F35F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F5C254F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5D0FF81A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8ADE452" w14:textId="7FCF3562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attacco maschio 26x1" o equivalente.</w:t>
            </w:r>
          </w:p>
        </w:tc>
      </w:tr>
      <w:tr w:rsidR="007773E7" w:rsidRPr="009279E2" w14:paraId="195EF53E" w14:textId="77777777" w:rsidTr="00904071">
        <w:tc>
          <w:tcPr>
            <w:tcW w:w="1311" w:type="dxa"/>
          </w:tcPr>
          <w:p w14:paraId="3E96732B" w14:textId="7777777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28180086</w:t>
            </w:r>
          </w:p>
        </w:tc>
        <w:tc>
          <w:tcPr>
            <w:tcW w:w="2086" w:type="dxa"/>
          </w:tcPr>
          <w:p w14:paraId="2CCCFB4F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4ED1D280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attacco maschio</w:t>
            </w:r>
          </w:p>
          <w:p w14:paraId="6285594E" w14:textId="1F31A30B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32x1"</w:t>
            </w:r>
          </w:p>
        </w:tc>
        <w:tc>
          <w:tcPr>
            <w:tcW w:w="6101" w:type="dxa"/>
          </w:tcPr>
          <w:p w14:paraId="30BFF940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LBP attacco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maschio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4FC9E603" w14:textId="3EB43102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3</w:t>
            </w:r>
            <w:r w:rsidR="00DC4DA5">
              <w:rPr>
                <w:rFonts w:ascii="Poppins" w:hAnsi="Poppins" w:cs="Poppins"/>
                <w:sz w:val="20"/>
              </w:rPr>
              <w:t>2</w:t>
            </w:r>
            <w:r w:rsidRPr="00586F53">
              <w:rPr>
                <w:rFonts w:ascii="Poppins" w:hAnsi="Poppins" w:cs="Poppins"/>
                <w:sz w:val="20"/>
              </w:rPr>
              <w:t>x1" con profilo per pinzatura TH, B, U, H, F.</w:t>
            </w:r>
          </w:p>
          <w:p w14:paraId="3A1BC60B" w14:textId="2BD3E9FB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68961D8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F7B911B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727A9963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645B7069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2F45951" w14:textId="77777777" w:rsidR="007773E7" w:rsidRPr="00586F53" w:rsidRDefault="007773E7" w:rsidP="007773E7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31344DB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545438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D3C4DD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D82E2A1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213D3D2A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56045B4" w14:textId="596D3D2E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attacco maschio 32x1" o equivalente.</w:t>
            </w:r>
          </w:p>
        </w:tc>
      </w:tr>
      <w:tr w:rsidR="007773E7" w:rsidRPr="009279E2" w14:paraId="33A41114" w14:textId="77777777" w:rsidTr="00904071">
        <w:tc>
          <w:tcPr>
            <w:tcW w:w="1311" w:type="dxa"/>
          </w:tcPr>
          <w:p w14:paraId="6AF2FFBF" w14:textId="5109CCBE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070</w:t>
            </w:r>
          </w:p>
        </w:tc>
        <w:tc>
          <w:tcPr>
            <w:tcW w:w="2086" w:type="dxa"/>
          </w:tcPr>
          <w:p w14:paraId="074A3362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Gomito Gerpex LBP intermedio </w:t>
            </w:r>
          </w:p>
          <w:p w14:paraId="44A1E6C8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16x16</w:t>
            </w:r>
          </w:p>
        </w:tc>
        <w:tc>
          <w:tcPr>
            <w:tcW w:w="6101" w:type="dxa"/>
          </w:tcPr>
          <w:p w14:paraId="121F58A2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intermedio con funzione Leak Before Pressed che permette di individuare facilmente le perdite in caso di mancata pressatura.</w:t>
            </w:r>
          </w:p>
          <w:p w14:paraId="5797E763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16x16 </w:t>
            </w:r>
            <w:r w:rsidRPr="00586F53">
              <w:rPr>
                <w:rFonts w:ascii="Poppins" w:hAnsi="Poppins" w:cs="Poppins"/>
                <w:sz w:val="20"/>
              </w:rPr>
              <w:t>con profilo per pinzatura TH, B, U, H, F.</w:t>
            </w:r>
          </w:p>
          <w:p w14:paraId="568D70CA" w14:textId="4FDD6083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B2CD9B7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2A8FD4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8093E52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55A8AC1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2DF32E4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7B03FAE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F87AA70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62A25550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8AFDAF9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D702E10" w14:textId="35AA9460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intermedio 16x16 o equivalente.</w:t>
            </w:r>
          </w:p>
        </w:tc>
      </w:tr>
      <w:tr w:rsidR="007773E7" w:rsidRPr="009279E2" w14:paraId="6B3E46BC" w14:textId="77777777" w:rsidTr="00904071">
        <w:tc>
          <w:tcPr>
            <w:tcW w:w="1311" w:type="dxa"/>
          </w:tcPr>
          <w:p w14:paraId="382FEA02" w14:textId="1DB8AD9C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072</w:t>
            </w:r>
          </w:p>
        </w:tc>
        <w:tc>
          <w:tcPr>
            <w:tcW w:w="2086" w:type="dxa"/>
          </w:tcPr>
          <w:p w14:paraId="21311BFB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Gomito Gerpex LBP intermedio </w:t>
            </w:r>
          </w:p>
          <w:p w14:paraId="740B2A12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20x20</w:t>
            </w:r>
          </w:p>
        </w:tc>
        <w:tc>
          <w:tcPr>
            <w:tcW w:w="6101" w:type="dxa"/>
          </w:tcPr>
          <w:p w14:paraId="6B59F616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intermedio con funzione Leak Before Pressed che permette di individuare facilmente le perdite in caso di mancata pressatura.</w:t>
            </w:r>
          </w:p>
          <w:p w14:paraId="7542AC70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20x20 </w:t>
            </w:r>
            <w:r w:rsidRPr="00586F53">
              <w:rPr>
                <w:rFonts w:ascii="Poppins" w:hAnsi="Poppins" w:cs="Poppins"/>
                <w:sz w:val="20"/>
              </w:rPr>
              <w:t>con profilo per pinzatura TH, B, U, H, F.</w:t>
            </w:r>
          </w:p>
          <w:p w14:paraId="006460CD" w14:textId="288C259E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5E24E6C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5E756AE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6F54A72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4B35CD5B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A140302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CC45399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2C7CF54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6698C94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A42D30D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0A73F90" w14:textId="7CBCE2EF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intermedio 20x20 o equivalente.</w:t>
            </w:r>
          </w:p>
        </w:tc>
      </w:tr>
      <w:tr w:rsidR="007773E7" w:rsidRPr="009279E2" w14:paraId="63954847" w14:textId="77777777" w:rsidTr="00904071">
        <w:tc>
          <w:tcPr>
            <w:tcW w:w="1311" w:type="dxa"/>
          </w:tcPr>
          <w:p w14:paraId="4F2C88D1" w14:textId="3330358E" w:rsidR="007773E7" w:rsidRPr="00962EB0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962EB0">
              <w:rPr>
                <w:rFonts w:ascii="Poppins" w:hAnsi="Poppins" w:cs="Poppins"/>
                <w:bCs/>
                <w:sz w:val="20"/>
              </w:rPr>
              <w:t>28181074</w:t>
            </w:r>
          </w:p>
        </w:tc>
        <w:tc>
          <w:tcPr>
            <w:tcW w:w="2086" w:type="dxa"/>
          </w:tcPr>
          <w:p w14:paraId="7A8990C4" w14:textId="77777777" w:rsidR="007773E7" w:rsidRPr="00962EB0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962EB0">
              <w:rPr>
                <w:rFonts w:ascii="Poppins" w:hAnsi="Poppins" w:cs="Poppins"/>
                <w:bCs/>
                <w:sz w:val="20"/>
              </w:rPr>
              <w:t xml:space="preserve">Gomito Gerpex LBP intermedio </w:t>
            </w:r>
          </w:p>
          <w:p w14:paraId="0A839D0D" w14:textId="77777777" w:rsidR="007773E7" w:rsidRPr="00962EB0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962EB0">
              <w:rPr>
                <w:rFonts w:ascii="Poppins" w:hAnsi="Poppins" w:cs="Poppins"/>
                <w:bCs/>
                <w:sz w:val="20"/>
              </w:rPr>
              <w:t>26x26</w:t>
            </w:r>
          </w:p>
        </w:tc>
        <w:tc>
          <w:tcPr>
            <w:tcW w:w="6101" w:type="dxa"/>
          </w:tcPr>
          <w:p w14:paraId="762CBA49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intermedio con funzione Leak Before Pressed che permette di individuare facilmente le perdite in caso di mancata pressatura.</w:t>
            </w:r>
          </w:p>
          <w:p w14:paraId="2CF3760F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26x26 </w:t>
            </w:r>
            <w:r w:rsidRPr="00586F53">
              <w:rPr>
                <w:rFonts w:ascii="Poppins" w:hAnsi="Poppins" w:cs="Poppins"/>
                <w:sz w:val="20"/>
              </w:rPr>
              <w:t>con profilo per pinzatura TH, B, U, H, F.</w:t>
            </w:r>
          </w:p>
          <w:p w14:paraId="41199D59" w14:textId="271FF4D3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EB632BB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EC4E9C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34959D2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1007C81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>Doppio O-ring in EPDM</w:t>
            </w:r>
          </w:p>
          <w:p w14:paraId="159435C2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1DF22AC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8422077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BE431FF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C5EE964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02C6E6E" w14:textId="3BC37F9E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intermedio 26x26 o equivalente.</w:t>
            </w:r>
          </w:p>
        </w:tc>
      </w:tr>
      <w:tr w:rsidR="007773E7" w:rsidRPr="009279E2" w14:paraId="75FDF574" w14:textId="77777777" w:rsidTr="00904071">
        <w:tc>
          <w:tcPr>
            <w:tcW w:w="1311" w:type="dxa"/>
          </w:tcPr>
          <w:p w14:paraId="7102AF38" w14:textId="6D416BC9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076</w:t>
            </w:r>
          </w:p>
        </w:tc>
        <w:tc>
          <w:tcPr>
            <w:tcW w:w="2086" w:type="dxa"/>
          </w:tcPr>
          <w:p w14:paraId="0F08F8F9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Gomito Gerpex LBP intermedio </w:t>
            </w:r>
          </w:p>
          <w:p w14:paraId="66442539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32x32</w:t>
            </w:r>
          </w:p>
        </w:tc>
        <w:tc>
          <w:tcPr>
            <w:tcW w:w="6101" w:type="dxa"/>
          </w:tcPr>
          <w:p w14:paraId="5F54E175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intermedio con funzione Leak Before Pressed che permette di individuare facilmente le perdite in caso di mancata pressatura.</w:t>
            </w:r>
          </w:p>
          <w:p w14:paraId="565A38F8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32x32 </w:t>
            </w:r>
            <w:r w:rsidRPr="00586F53">
              <w:rPr>
                <w:rFonts w:ascii="Poppins" w:hAnsi="Poppins" w:cs="Poppins"/>
                <w:sz w:val="20"/>
              </w:rPr>
              <w:t xml:space="preserve">con profilo per pinzatura TH, B, U, H, F. </w:t>
            </w:r>
          </w:p>
          <w:p w14:paraId="18749794" w14:textId="67490BA4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BE7BDA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46405BE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5C3CFB7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2A884CA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9F1EB53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0DDB9A0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5270D3C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6339608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40F8593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2843BFC" w14:textId="6641F0D9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intermedio 32x32 o equivalente.</w:t>
            </w:r>
          </w:p>
        </w:tc>
      </w:tr>
      <w:tr w:rsidR="007773E7" w:rsidRPr="009279E2" w14:paraId="14B0C302" w14:textId="77777777" w:rsidTr="00904071">
        <w:tc>
          <w:tcPr>
            <w:tcW w:w="1311" w:type="dxa"/>
          </w:tcPr>
          <w:p w14:paraId="1A7F9989" w14:textId="16D847E9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28180262</w:t>
            </w:r>
          </w:p>
        </w:tc>
        <w:tc>
          <w:tcPr>
            <w:tcW w:w="2086" w:type="dxa"/>
          </w:tcPr>
          <w:p w14:paraId="59E5B4FC" w14:textId="690C9FBE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Gomito </w:t>
            </w:r>
            <w:r>
              <w:rPr>
                <w:rFonts w:ascii="Poppins" w:hAnsi="Poppins" w:cs="Poppins"/>
                <w:bCs/>
                <w:sz w:val="20"/>
              </w:rPr>
              <w:t xml:space="preserve">45° 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Gerpex LBP intermedio </w:t>
            </w:r>
          </w:p>
          <w:p w14:paraId="2C31D352" w14:textId="74759299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26x26</w:t>
            </w:r>
          </w:p>
        </w:tc>
        <w:tc>
          <w:tcPr>
            <w:tcW w:w="6101" w:type="dxa"/>
          </w:tcPr>
          <w:p w14:paraId="78E54F4B" w14:textId="026591C1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</w:t>
            </w:r>
            <w:r>
              <w:rPr>
                <w:rFonts w:ascii="Poppins" w:hAnsi="Poppins" w:cs="Poppins"/>
                <w:bCs/>
                <w:sz w:val="20"/>
              </w:rPr>
              <w:t xml:space="preserve"> 45°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con funzione Leak Before Pressed che permette di individuare facilmente le perdite in caso di mancata pressatura.</w:t>
            </w:r>
          </w:p>
          <w:p w14:paraId="101FFA91" w14:textId="7611ED42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</w:t>
            </w:r>
            <w:r>
              <w:rPr>
                <w:rFonts w:ascii="Poppins" w:hAnsi="Poppins" w:cs="Poppins"/>
                <w:bCs/>
                <w:sz w:val="20"/>
              </w:rPr>
              <w:t>26x26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sz w:val="20"/>
              </w:rPr>
              <w:t xml:space="preserve">con profilo per pinzatura TH, B, U, H, F. </w:t>
            </w:r>
          </w:p>
          <w:p w14:paraId="35DC4C24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F61D525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73AE500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97014CE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1BDAFA94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ACBCE24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7B014C5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9198D4C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644EA49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80D9BDC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E84B8C3" w14:textId="3F9F21BE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45°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26x26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7773E7" w:rsidRPr="009279E2" w14:paraId="630C9B67" w14:textId="77777777" w:rsidTr="00904071">
        <w:tc>
          <w:tcPr>
            <w:tcW w:w="1311" w:type="dxa"/>
          </w:tcPr>
          <w:p w14:paraId="5AFEBD63" w14:textId="0E79BBE0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28180260</w:t>
            </w:r>
          </w:p>
        </w:tc>
        <w:tc>
          <w:tcPr>
            <w:tcW w:w="2086" w:type="dxa"/>
          </w:tcPr>
          <w:p w14:paraId="4DEA2661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Gomito </w:t>
            </w:r>
            <w:r>
              <w:rPr>
                <w:rFonts w:ascii="Poppins" w:hAnsi="Poppins" w:cs="Poppins"/>
                <w:bCs/>
                <w:sz w:val="20"/>
              </w:rPr>
              <w:t xml:space="preserve">45° 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Gerpex LBP intermedio </w:t>
            </w:r>
          </w:p>
          <w:p w14:paraId="79B46756" w14:textId="2ACF4755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32x32</w:t>
            </w:r>
          </w:p>
        </w:tc>
        <w:tc>
          <w:tcPr>
            <w:tcW w:w="6101" w:type="dxa"/>
          </w:tcPr>
          <w:p w14:paraId="6CF062FD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</w:t>
            </w:r>
            <w:r>
              <w:rPr>
                <w:rFonts w:ascii="Poppins" w:hAnsi="Poppins" w:cs="Poppins"/>
                <w:bCs/>
                <w:sz w:val="20"/>
              </w:rPr>
              <w:t xml:space="preserve"> 45°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con funzione Leak Before Pressed che permette di individuare facilmente le perdite in caso di mancata pressatura.</w:t>
            </w:r>
          </w:p>
          <w:p w14:paraId="5D127F51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32x32 </w:t>
            </w:r>
            <w:r w:rsidRPr="00586F53">
              <w:rPr>
                <w:rFonts w:ascii="Poppins" w:hAnsi="Poppins" w:cs="Poppins"/>
                <w:sz w:val="20"/>
              </w:rPr>
              <w:t xml:space="preserve">con profilo per pinzatura TH, B, U, H, F. </w:t>
            </w:r>
          </w:p>
          <w:p w14:paraId="29AB268F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5F31783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9D9D514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4D04DF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364BAD3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040B81A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DE37BDD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B138C8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802D634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FE08DD1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8ED4F6C" w14:textId="27CD786D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45°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32x32 o equivalente.</w:t>
            </w:r>
          </w:p>
        </w:tc>
      </w:tr>
      <w:tr w:rsidR="007773E7" w:rsidRPr="009279E2" w14:paraId="61235CF3" w14:textId="77777777" w:rsidTr="00904071">
        <w:tc>
          <w:tcPr>
            <w:tcW w:w="1311" w:type="dxa"/>
          </w:tcPr>
          <w:p w14:paraId="2ABE6B36" w14:textId="7777777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28180098</w:t>
            </w:r>
          </w:p>
        </w:tc>
        <w:tc>
          <w:tcPr>
            <w:tcW w:w="2086" w:type="dxa"/>
          </w:tcPr>
          <w:p w14:paraId="6623CB0F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0631F37E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</w:t>
            </w:r>
          </w:p>
          <w:p w14:paraId="4556D19C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tenuta piana per acqua</w:t>
            </w:r>
          </w:p>
          <w:p w14:paraId="2EB4274A" w14:textId="4B0A18F2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16x1/2"</w:t>
            </w:r>
          </w:p>
        </w:tc>
        <w:tc>
          <w:tcPr>
            <w:tcW w:w="6101" w:type="dxa"/>
          </w:tcPr>
          <w:p w14:paraId="5053FEA6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con dado girevole femmina e tenuta piana per acqua con funzione Leak Before Pressed che permette di individuare facilmente le perdite in caso di mancata pressatura.</w:t>
            </w:r>
          </w:p>
          <w:p w14:paraId="415D0C0F" w14:textId="340447FB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16x1/2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sz w:val="20"/>
              </w:rPr>
              <w:t xml:space="preserve">con profilo per pinzatura TH, B, U, H, F. </w:t>
            </w:r>
          </w:p>
          <w:p w14:paraId="234BBF8B" w14:textId="5890C2AC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BFFF490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5561394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2239D162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F22746B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7D90238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B36CD8D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0785E54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4C7C0FD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E438926" w14:textId="77777777" w:rsidR="007773E7" w:rsidRPr="00AF7B0B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4FF1251C" w14:textId="77777777" w:rsidR="007773E7" w:rsidRPr="00AF7B0B" w:rsidRDefault="007773E7" w:rsidP="007773E7">
            <w:pPr>
              <w:tabs>
                <w:tab w:val="left" w:pos="1695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712986C0" w14:textId="0D56D16C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con dado girevole femmina tenuta piana per acqua 16x1/2" o equivalente.</w:t>
            </w:r>
          </w:p>
        </w:tc>
      </w:tr>
      <w:tr w:rsidR="007773E7" w:rsidRPr="009279E2" w14:paraId="0492C19C" w14:textId="77777777" w:rsidTr="00904071">
        <w:tc>
          <w:tcPr>
            <w:tcW w:w="1311" w:type="dxa"/>
          </w:tcPr>
          <w:p w14:paraId="6A7D867D" w14:textId="5413196A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28180252</w:t>
            </w:r>
          </w:p>
        </w:tc>
        <w:tc>
          <w:tcPr>
            <w:tcW w:w="2086" w:type="dxa"/>
          </w:tcPr>
          <w:p w14:paraId="03A8F067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031B4B1B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</w:t>
            </w:r>
          </w:p>
          <w:p w14:paraId="491CFA50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tenuta piana per acqua</w:t>
            </w:r>
          </w:p>
          <w:p w14:paraId="6C9D5C46" w14:textId="079A0973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</w:t>
            </w:r>
            <w:r>
              <w:rPr>
                <w:rFonts w:ascii="Poppins" w:hAnsi="Poppins" w:cs="Poppins"/>
                <w:bCs/>
                <w:sz w:val="20"/>
              </w:rPr>
              <w:t>3/4</w:t>
            </w:r>
            <w:r w:rsidRPr="00586F53">
              <w:rPr>
                <w:rFonts w:ascii="Poppins" w:hAnsi="Poppins" w:cs="Poppins"/>
                <w:bCs/>
                <w:sz w:val="20"/>
              </w:rPr>
              <w:t>"</w:t>
            </w:r>
          </w:p>
        </w:tc>
        <w:tc>
          <w:tcPr>
            <w:tcW w:w="6101" w:type="dxa"/>
          </w:tcPr>
          <w:p w14:paraId="763743FC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con dado girevole femmina e tenuta piana per acqua con funzione Leak Before Pressed che permette di individuare facilmente le perdite in caso di mancata pressatura.</w:t>
            </w:r>
          </w:p>
          <w:p w14:paraId="413818A7" w14:textId="4A2442B5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16x</w:t>
            </w:r>
            <w:r>
              <w:rPr>
                <w:rFonts w:ascii="Poppins" w:hAnsi="Poppins" w:cs="Poppins"/>
                <w:bCs/>
                <w:sz w:val="20"/>
              </w:rPr>
              <w:t>3/4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sz w:val="20"/>
              </w:rPr>
              <w:t xml:space="preserve">con profilo per pinzatura TH, B, U, H, F. </w:t>
            </w:r>
          </w:p>
          <w:p w14:paraId="20168D1F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C30988F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F596591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>Anello portabussola in nylon, dielettrico</w:t>
            </w:r>
          </w:p>
          <w:p w14:paraId="739A2751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BE33EBD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7EAE3A7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92C5568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4D56B85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6A8AA701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435BB76" w14:textId="77777777" w:rsidR="007773E7" w:rsidRPr="00AF7B0B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7C657F7F" w14:textId="77777777" w:rsidR="007773E7" w:rsidRPr="00AF7B0B" w:rsidRDefault="007773E7" w:rsidP="007773E7">
            <w:pPr>
              <w:tabs>
                <w:tab w:val="left" w:pos="1695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6BE9D4BA" w14:textId="1890F283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con dado girevole femmina tenuta piana per acqua 16x</w:t>
            </w:r>
            <w:r>
              <w:rPr>
                <w:rFonts w:ascii="Poppins" w:hAnsi="Poppins" w:cs="Poppins"/>
                <w:b/>
                <w:bCs/>
                <w:sz w:val="20"/>
              </w:rPr>
              <w:t>3/4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" o equivalente.</w:t>
            </w:r>
          </w:p>
        </w:tc>
      </w:tr>
      <w:tr w:rsidR="007773E7" w:rsidRPr="009279E2" w14:paraId="5986830F" w14:textId="77777777" w:rsidTr="00904071">
        <w:tc>
          <w:tcPr>
            <w:tcW w:w="1311" w:type="dxa"/>
          </w:tcPr>
          <w:p w14:paraId="09E36C36" w14:textId="377A8FCF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28180254</w:t>
            </w:r>
          </w:p>
        </w:tc>
        <w:tc>
          <w:tcPr>
            <w:tcW w:w="2086" w:type="dxa"/>
          </w:tcPr>
          <w:p w14:paraId="42F82610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44D91E49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</w:t>
            </w:r>
          </w:p>
          <w:p w14:paraId="586BB4A1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tenuta piana per acqua</w:t>
            </w:r>
          </w:p>
          <w:p w14:paraId="74BB0F2F" w14:textId="307E0A01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20</w:t>
            </w:r>
            <w:r w:rsidRPr="00586F53">
              <w:rPr>
                <w:rFonts w:ascii="Poppins" w:hAnsi="Poppins" w:cs="Poppins"/>
                <w:bCs/>
                <w:sz w:val="20"/>
              </w:rPr>
              <w:t>x1/2"</w:t>
            </w:r>
          </w:p>
        </w:tc>
        <w:tc>
          <w:tcPr>
            <w:tcW w:w="6101" w:type="dxa"/>
          </w:tcPr>
          <w:p w14:paraId="31E784E1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con dado girevole femmina e tenuta piana per acqua con funzione Leak Before Pressed che permette di individuare facilmente le perdite in caso di mancata pressatura.</w:t>
            </w:r>
          </w:p>
          <w:p w14:paraId="19E168F5" w14:textId="7ED3CA7C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</w:t>
            </w:r>
            <w:r>
              <w:rPr>
                <w:rFonts w:ascii="Poppins" w:hAnsi="Poppins" w:cs="Poppins"/>
                <w:bCs/>
                <w:sz w:val="20"/>
              </w:rPr>
              <w:t>20</w:t>
            </w:r>
            <w:r w:rsidRPr="00586F53">
              <w:rPr>
                <w:rFonts w:ascii="Poppins" w:hAnsi="Poppins" w:cs="Poppins"/>
                <w:bCs/>
                <w:sz w:val="20"/>
              </w:rPr>
              <w:t>x1/2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sz w:val="20"/>
              </w:rPr>
              <w:t xml:space="preserve">con profilo per pinzatura TH, B, U, H, F. </w:t>
            </w:r>
          </w:p>
          <w:p w14:paraId="778441D6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7DEAFD8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50CCA1C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76B26970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3583E2A7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F9AE8FA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4E87D2A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6166C88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54E60B2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AE0447B" w14:textId="77777777" w:rsidR="007773E7" w:rsidRPr="00AF7B0B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08B02F41" w14:textId="77777777" w:rsidR="007773E7" w:rsidRPr="00AF7B0B" w:rsidRDefault="007773E7" w:rsidP="007773E7">
            <w:pPr>
              <w:tabs>
                <w:tab w:val="left" w:pos="1695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4742676C" w14:textId="678A26CC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con dado girevole femmina tenuta piana per acqua </w:t>
            </w:r>
            <w:r>
              <w:rPr>
                <w:rFonts w:ascii="Poppins" w:hAnsi="Poppins" w:cs="Poppins"/>
                <w:b/>
                <w:bCs/>
                <w:sz w:val="20"/>
              </w:rPr>
              <w:t>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x1/2" o equivalente.</w:t>
            </w:r>
          </w:p>
        </w:tc>
      </w:tr>
      <w:tr w:rsidR="007773E7" w:rsidRPr="009279E2" w14:paraId="6D74498F" w14:textId="77777777" w:rsidTr="00904071">
        <w:tc>
          <w:tcPr>
            <w:tcW w:w="1311" w:type="dxa"/>
          </w:tcPr>
          <w:p w14:paraId="24B1B104" w14:textId="7777777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28180100</w:t>
            </w:r>
          </w:p>
        </w:tc>
        <w:tc>
          <w:tcPr>
            <w:tcW w:w="2086" w:type="dxa"/>
          </w:tcPr>
          <w:p w14:paraId="4FE0BF05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7C0CF11D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</w:t>
            </w:r>
          </w:p>
          <w:p w14:paraId="178ADE9F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tenuta piana per acqua</w:t>
            </w:r>
          </w:p>
          <w:p w14:paraId="458B419E" w14:textId="7A65EC71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20x3/4"</w:t>
            </w:r>
          </w:p>
        </w:tc>
        <w:tc>
          <w:tcPr>
            <w:tcW w:w="6101" w:type="dxa"/>
          </w:tcPr>
          <w:p w14:paraId="0A612BA9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con dado girevole femmina e tenuta piana per acqua con funzione Leak Before Pressed che permette di individuare facilmente le perdite in caso di mancata pressatura.</w:t>
            </w:r>
          </w:p>
          <w:p w14:paraId="4CD49D07" w14:textId="25415D15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20x3/4" </w:t>
            </w:r>
            <w:r w:rsidRPr="00586F53">
              <w:rPr>
                <w:rFonts w:ascii="Poppins" w:hAnsi="Poppins" w:cs="Poppins"/>
                <w:sz w:val="20"/>
              </w:rPr>
              <w:t xml:space="preserve">con profilo per pinzatura TH, B, U, H, F. </w:t>
            </w:r>
          </w:p>
          <w:p w14:paraId="6F2C9CDD" w14:textId="1F970F6A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D8AB908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DE92D5D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257E313D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533ACB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A7644EB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63ED433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lastRenderedPageBreak/>
              <w:t>Dati tecnici:</w:t>
            </w:r>
          </w:p>
          <w:p w14:paraId="335F606D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6D02FC67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699EE36" w14:textId="77777777" w:rsidR="007773E7" w:rsidRPr="00AF7B0B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7A544B94" w14:textId="77777777" w:rsidR="007773E7" w:rsidRPr="00AF7B0B" w:rsidRDefault="007773E7" w:rsidP="007773E7">
            <w:pPr>
              <w:tabs>
                <w:tab w:val="left" w:pos="1695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0EE4754A" w14:textId="05574882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con dado girevole femmina tenuta piana per acqua </w:t>
            </w:r>
            <w:r w:rsidR="00AD1E0E">
              <w:rPr>
                <w:rFonts w:ascii="Poppins" w:hAnsi="Poppins" w:cs="Poppins"/>
                <w:b/>
                <w:bCs/>
                <w:sz w:val="20"/>
              </w:rPr>
              <w:t>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x3/4" o equivalente.</w:t>
            </w:r>
          </w:p>
        </w:tc>
      </w:tr>
      <w:tr w:rsidR="007773E7" w:rsidRPr="009279E2" w14:paraId="341699A4" w14:textId="77777777" w:rsidTr="00904071">
        <w:tc>
          <w:tcPr>
            <w:tcW w:w="1311" w:type="dxa"/>
          </w:tcPr>
          <w:p w14:paraId="3FE789CA" w14:textId="546A365F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28180256</w:t>
            </w:r>
          </w:p>
        </w:tc>
        <w:tc>
          <w:tcPr>
            <w:tcW w:w="2086" w:type="dxa"/>
          </w:tcPr>
          <w:p w14:paraId="09FA44E6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6131DC1B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</w:t>
            </w:r>
          </w:p>
          <w:p w14:paraId="50D5EC9F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tenuta piana per acqua</w:t>
            </w:r>
          </w:p>
          <w:p w14:paraId="309DDB4E" w14:textId="1115B18A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26x3/4</w:t>
            </w:r>
            <w:r w:rsidRPr="00586F53">
              <w:rPr>
                <w:rFonts w:ascii="Poppins" w:hAnsi="Poppins" w:cs="Poppins"/>
                <w:bCs/>
                <w:sz w:val="20"/>
              </w:rPr>
              <w:t>"</w:t>
            </w:r>
          </w:p>
        </w:tc>
        <w:tc>
          <w:tcPr>
            <w:tcW w:w="6101" w:type="dxa"/>
          </w:tcPr>
          <w:p w14:paraId="655C9ED9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con dado girevole femmina e tenuta piana per acqua con funzione Leak Before Pressed che permette di individuare facilmente le perdite in caso di mancata pressatura.</w:t>
            </w:r>
          </w:p>
          <w:p w14:paraId="2D46CCD7" w14:textId="4AEF921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</w:t>
            </w:r>
            <w:r>
              <w:rPr>
                <w:rFonts w:ascii="Poppins" w:hAnsi="Poppins" w:cs="Poppins"/>
                <w:bCs/>
                <w:sz w:val="20"/>
              </w:rPr>
              <w:t>26x3/4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sz w:val="20"/>
              </w:rPr>
              <w:t xml:space="preserve">con profilo per pinzatura TH, B, U, H, F. </w:t>
            </w:r>
          </w:p>
          <w:p w14:paraId="102D1E10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DE70A01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3779910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E37C65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CC0D50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CB9CDF4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F1EE414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F20B653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4FF4693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04346A1" w14:textId="77777777" w:rsidR="007773E7" w:rsidRPr="00AF7B0B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7FF93E10" w14:textId="77777777" w:rsidR="007773E7" w:rsidRPr="00AF7B0B" w:rsidRDefault="007773E7" w:rsidP="007773E7">
            <w:pPr>
              <w:tabs>
                <w:tab w:val="left" w:pos="1695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32F31FC5" w14:textId="0BBD8985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con dado girevole femmina tenuta piana per acqua </w:t>
            </w:r>
            <w:r>
              <w:rPr>
                <w:rFonts w:ascii="Poppins" w:hAnsi="Poppins" w:cs="Poppins"/>
                <w:b/>
                <w:bCs/>
                <w:sz w:val="20"/>
              </w:rPr>
              <w:t>26x3/4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" o equivalente.</w:t>
            </w:r>
          </w:p>
        </w:tc>
      </w:tr>
      <w:tr w:rsidR="007773E7" w:rsidRPr="009279E2" w14:paraId="45388161" w14:textId="77777777" w:rsidTr="00904071">
        <w:tc>
          <w:tcPr>
            <w:tcW w:w="1311" w:type="dxa"/>
          </w:tcPr>
          <w:p w14:paraId="5777562A" w14:textId="16541C02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28180258</w:t>
            </w:r>
          </w:p>
        </w:tc>
        <w:tc>
          <w:tcPr>
            <w:tcW w:w="2086" w:type="dxa"/>
          </w:tcPr>
          <w:p w14:paraId="43D7A427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42C14568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</w:t>
            </w:r>
          </w:p>
          <w:p w14:paraId="0B908D70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tenuta piana per acqua</w:t>
            </w:r>
          </w:p>
          <w:p w14:paraId="18316280" w14:textId="7842E1AE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</w:t>
            </w:r>
            <w:r w:rsidRPr="00586F53">
              <w:rPr>
                <w:rFonts w:ascii="Poppins" w:hAnsi="Poppins" w:cs="Poppins"/>
                <w:bCs/>
                <w:sz w:val="20"/>
              </w:rPr>
              <w:t>6x1"</w:t>
            </w:r>
          </w:p>
        </w:tc>
        <w:tc>
          <w:tcPr>
            <w:tcW w:w="6101" w:type="dxa"/>
          </w:tcPr>
          <w:p w14:paraId="53E8A804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con dado girevole femmina e tenuta piana per acqua con funzione Leak Before Pressed che permette di individuare facilmente le perdite in caso di mancata pressatura.</w:t>
            </w:r>
          </w:p>
          <w:p w14:paraId="1F828962" w14:textId="5F6F1D9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</w:t>
            </w:r>
            <w:r>
              <w:rPr>
                <w:rFonts w:ascii="Poppins" w:hAnsi="Poppins" w:cs="Poppins"/>
                <w:bCs/>
                <w:sz w:val="20"/>
              </w:rPr>
              <w:t>26</w:t>
            </w:r>
            <w:r w:rsidRPr="00586F53">
              <w:rPr>
                <w:rFonts w:ascii="Poppins" w:hAnsi="Poppins" w:cs="Poppins"/>
                <w:bCs/>
                <w:sz w:val="20"/>
              </w:rPr>
              <w:t>x1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sz w:val="20"/>
              </w:rPr>
              <w:t xml:space="preserve">con profilo per pinzatura TH, B, U, H, F. </w:t>
            </w:r>
          </w:p>
          <w:p w14:paraId="6DDD259A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7F87D34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2E82242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E772D2B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D0CB9BD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C3E6FCF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254447A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5D39B90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203D9B3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8C398A4" w14:textId="77777777" w:rsidR="007773E7" w:rsidRPr="00AF7B0B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02C3CC02" w14:textId="77777777" w:rsidR="007773E7" w:rsidRPr="00AF7B0B" w:rsidRDefault="007773E7" w:rsidP="007773E7">
            <w:pPr>
              <w:tabs>
                <w:tab w:val="left" w:pos="1695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399C88CA" w14:textId="1F9B5B5F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con dado girevole femmina tenuta piana per acqua </w:t>
            </w:r>
            <w:r>
              <w:rPr>
                <w:rFonts w:ascii="Poppins" w:hAnsi="Poppins" w:cs="Poppins"/>
                <w:b/>
                <w:bCs/>
                <w:sz w:val="20"/>
              </w:rPr>
              <w:t>2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6x1" o equivalente.</w:t>
            </w:r>
          </w:p>
        </w:tc>
      </w:tr>
      <w:tr w:rsidR="007773E7" w:rsidRPr="009279E2" w14:paraId="71593644" w14:textId="77777777" w:rsidTr="00904071">
        <w:tc>
          <w:tcPr>
            <w:tcW w:w="1311" w:type="dxa"/>
          </w:tcPr>
          <w:p w14:paraId="2136DD33" w14:textId="7777777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28180210</w:t>
            </w:r>
          </w:p>
        </w:tc>
        <w:tc>
          <w:tcPr>
            <w:tcW w:w="2086" w:type="dxa"/>
          </w:tcPr>
          <w:p w14:paraId="50D0B6E2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7204CF45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doppio femmina con flangia</w:t>
            </w:r>
          </w:p>
          <w:p w14:paraId="3D907BBC" w14:textId="2B578F90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16x1/2"</w:t>
            </w:r>
          </w:p>
        </w:tc>
        <w:tc>
          <w:tcPr>
            <w:tcW w:w="6101" w:type="dxa"/>
          </w:tcPr>
          <w:p w14:paraId="6AE7A3E6" w14:textId="2EA97BC7" w:rsidR="007773E7" w:rsidRPr="00586F53" w:rsidRDefault="007773E7" w:rsidP="007773E7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LBP doppio femmina con flangia e funzione Leak Before Pressed che permette di individuare facilmente le perdite in caso di mancata pressatura.</w:t>
            </w:r>
          </w:p>
          <w:p w14:paraId="5387AF21" w14:textId="352C67C1" w:rsidR="007773E7" w:rsidRPr="00586F53" w:rsidRDefault="007773E7" w:rsidP="007773E7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16x1/2" con profilo per pinzatura TH, B, U, H, F.</w:t>
            </w:r>
          </w:p>
          <w:p w14:paraId="6B800EA5" w14:textId="67B43702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ABEC668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3CE3DFF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A2D6502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A88E3D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09A1224" w14:textId="77777777" w:rsidR="007773E7" w:rsidRPr="00586F53" w:rsidRDefault="007773E7" w:rsidP="007773E7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1B6B0CB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8A91AB0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A71A719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5241B17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H: 52 mm</w:t>
            </w:r>
          </w:p>
          <w:p w14:paraId="252FECE4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3A9FAEC3" w14:textId="77777777" w:rsidR="007773E7" w:rsidRPr="00586F53" w:rsidRDefault="007773E7" w:rsidP="007773E7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1B0030B4" w14:textId="72114CD9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doppio femmina con flangia 16x1/2"</w:t>
            </w:r>
            <w:r w:rsidR="002300A8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7773E7" w:rsidRPr="009279E2" w14:paraId="08387D23" w14:textId="77777777" w:rsidTr="00904071">
        <w:tc>
          <w:tcPr>
            <w:tcW w:w="1311" w:type="dxa"/>
          </w:tcPr>
          <w:p w14:paraId="0683B67C" w14:textId="77777777" w:rsidR="007773E7" w:rsidRPr="00586F53" w:rsidRDefault="007773E7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28180212</w:t>
            </w:r>
          </w:p>
        </w:tc>
        <w:tc>
          <w:tcPr>
            <w:tcW w:w="2086" w:type="dxa"/>
          </w:tcPr>
          <w:p w14:paraId="05FC5631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Gerpex LBP</w:t>
            </w:r>
          </w:p>
          <w:p w14:paraId="3C83508C" w14:textId="77777777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doppio femmina con flangia</w:t>
            </w:r>
          </w:p>
          <w:p w14:paraId="14B5CDEC" w14:textId="4180D303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20x1/2"</w:t>
            </w:r>
          </w:p>
        </w:tc>
        <w:tc>
          <w:tcPr>
            <w:tcW w:w="6101" w:type="dxa"/>
          </w:tcPr>
          <w:p w14:paraId="1DA9A004" w14:textId="77777777" w:rsidR="007773E7" w:rsidRPr="00586F53" w:rsidRDefault="007773E7" w:rsidP="007773E7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Gomito LBP doppio femmina con flangia e funzione Leak Before Pressed che permette di individuare facilmente le perdite in caso di mancata pressatura. </w:t>
            </w:r>
          </w:p>
          <w:p w14:paraId="0F6C85A9" w14:textId="69E502A3" w:rsidR="007773E7" w:rsidRPr="00586F53" w:rsidRDefault="007773E7" w:rsidP="007773E7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20x1/2" con profilo per pinzatura TH, B, U, H, F.</w:t>
            </w:r>
          </w:p>
          <w:p w14:paraId="10B849AA" w14:textId="33C5EF6E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8EEAF2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7C29EC5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051D478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E50BE7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AA7778D" w14:textId="77777777" w:rsidR="007773E7" w:rsidRPr="00586F53" w:rsidRDefault="007773E7" w:rsidP="007773E7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5A24F63" w14:textId="77777777" w:rsidR="007773E7" w:rsidRPr="00586F53" w:rsidRDefault="007773E7" w:rsidP="007773E7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ECC69C6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3029E7A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4686AE73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H: 52 mm</w:t>
            </w:r>
          </w:p>
          <w:p w14:paraId="37DF3CA2" w14:textId="77777777" w:rsidR="007773E7" w:rsidRPr="00586F53" w:rsidRDefault="007773E7" w:rsidP="007773E7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0A25D7F0" w14:textId="77777777" w:rsidR="007773E7" w:rsidRPr="00586F53" w:rsidRDefault="007773E7" w:rsidP="007773E7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68D9D7CB" w14:textId="1B39457A" w:rsidR="007773E7" w:rsidRPr="00586F53" w:rsidRDefault="007773E7" w:rsidP="007773E7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Gerpex LBP doppio femmina con flangia 20x1/2"</w:t>
            </w:r>
            <w:r w:rsidR="00E12E7E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B85F42" w:rsidRPr="009279E2" w14:paraId="1FBBEF26" w14:textId="77777777" w:rsidTr="00904071">
        <w:tc>
          <w:tcPr>
            <w:tcW w:w="1311" w:type="dxa"/>
          </w:tcPr>
          <w:p w14:paraId="188C8F14" w14:textId="67B2D125" w:rsidR="00B85F42" w:rsidRPr="00586F53" w:rsidRDefault="00B85F42" w:rsidP="00D7513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28181240</w:t>
            </w:r>
          </w:p>
        </w:tc>
        <w:tc>
          <w:tcPr>
            <w:tcW w:w="2086" w:type="dxa"/>
          </w:tcPr>
          <w:p w14:paraId="22DCCBD6" w14:textId="77777777" w:rsidR="00327764" w:rsidRDefault="00327764" w:rsidP="007773E7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327764">
              <w:rPr>
                <w:rFonts w:ascii="Poppins" w:hAnsi="Poppins" w:cs="Poppins"/>
                <w:bCs/>
                <w:sz w:val="20"/>
              </w:rPr>
              <w:t xml:space="preserve">Guscio fonoisolante per </w:t>
            </w:r>
            <w:r w:rsidRPr="00327764">
              <w:rPr>
                <w:rFonts w:ascii="Poppins" w:hAnsi="Poppins" w:cs="Poppins"/>
                <w:bCs/>
                <w:sz w:val="20"/>
              </w:rPr>
              <w:lastRenderedPageBreak/>
              <w:t>gomiti femmina doppio</w:t>
            </w:r>
          </w:p>
          <w:p w14:paraId="6359C117" w14:textId="49C843C5" w:rsidR="00B85F42" w:rsidRPr="00586F53" w:rsidRDefault="00327764" w:rsidP="007773E7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327764">
              <w:rPr>
                <w:rFonts w:ascii="Poppins" w:hAnsi="Poppins" w:cs="Poppins"/>
                <w:bCs/>
                <w:sz w:val="20"/>
              </w:rPr>
              <w:t>H 52</w:t>
            </w:r>
          </w:p>
        </w:tc>
        <w:tc>
          <w:tcPr>
            <w:tcW w:w="6101" w:type="dxa"/>
          </w:tcPr>
          <w:p w14:paraId="1E28FDCC" w14:textId="03D71EBC" w:rsidR="00327764" w:rsidRPr="00327764" w:rsidRDefault="00327764" w:rsidP="00327764">
            <w:pPr>
              <w:jc w:val="both"/>
              <w:rPr>
                <w:rFonts w:ascii="Poppins" w:hAnsi="Poppins" w:cs="Poppins"/>
                <w:sz w:val="20"/>
              </w:rPr>
            </w:pPr>
            <w:r w:rsidRPr="00327764">
              <w:rPr>
                <w:rFonts w:ascii="Poppins" w:hAnsi="Poppins" w:cs="Poppins"/>
                <w:sz w:val="20"/>
              </w:rPr>
              <w:lastRenderedPageBreak/>
              <w:t>Guscio fonoisolante per gomiti femmina doppio H 52 con flangia,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327764">
              <w:rPr>
                <w:rFonts w:ascii="Poppins" w:hAnsi="Poppins" w:cs="Poppins"/>
                <w:sz w:val="20"/>
              </w:rPr>
              <w:t>comprensivo di kit viti.</w:t>
            </w:r>
          </w:p>
          <w:p w14:paraId="259D38C7" w14:textId="77777777" w:rsidR="00327764" w:rsidRPr="00327764" w:rsidRDefault="00327764" w:rsidP="00327764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5516C7F" w14:textId="4B94A787" w:rsidR="00B85F42" w:rsidRPr="00327764" w:rsidRDefault="00327764" w:rsidP="00327764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327764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327764">
              <w:rPr>
                <w:rFonts w:ascii="Poppins" w:hAnsi="Poppins" w:cs="Poppins"/>
                <w:b/>
                <w:bCs/>
                <w:sz w:val="20"/>
              </w:rPr>
              <w:t xml:space="preserve"> Modello Guscio fonoisolante per gomiti femmina doppio H 52 o equivalente.</w:t>
            </w:r>
          </w:p>
        </w:tc>
      </w:tr>
      <w:tr w:rsidR="005226D0" w:rsidRPr="009279E2" w14:paraId="7D31BAB0" w14:textId="77777777" w:rsidTr="00904071">
        <w:tc>
          <w:tcPr>
            <w:tcW w:w="1311" w:type="dxa"/>
          </w:tcPr>
          <w:p w14:paraId="53A6B5EB" w14:textId="2BFC07C7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28180034</w:t>
            </w:r>
          </w:p>
        </w:tc>
        <w:tc>
          <w:tcPr>
            <w:tcW w:w="2086" w:type="dxa"/>
          </w:tcPr>
          <w:p w14:paraId="7EC326B8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1FB16159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femmina</w:t>
            </w:r>
          </w:p>
          <w:p w14:paraId="3D9DE88A" w14:textId="1481B4F4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16x1/2"</w:t>
            </w:r>
          </w:p>
        </w:tc>
        <w:tc>
          <w:tcPr>
            <w:tcW w:w="6101" w:type="dxa"/>
          </w:tcPr>
          <w:p w14:paraId="09D022BC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femmina con funzione Leak Before Pressed che permette di individuare facilmente le perdite in caso di mancata pressatura.</w:t>
            </w:r>
          </w:p>
          <w:p w14:paraId="10D12BB0" w14:textId="13EB5296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16x1/2" con profilo per pinzatura TH, B, U, H, F.</w:t>
            </w:r>
          </w:p>
          <w:p w14:paraId="4385CAEA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EC653E3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98D265A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5704F9F9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4F6B6E5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7D36F8B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56B072E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5FF47D4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D735ADF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D71E218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44FB9EB1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DEECCBF" w14:textId="54C77CF2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femmina 16x1/2</w:t>
            </w:r>
            <w:r w:rsidR="00280505" w:rsidRPr="00280505">
              <w:rPr>
                <w:rFonts w:ascii="Poppins" w:hAnsi="Poppins" w:cs="Poppins"/>
                <w:b/>
                <w:bCs/>
                <w:sz w:val="20"/>
              </w:rPr>
              <w:t>"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26D0" w:rsidRPr="009279E2" w14:paraId="6AD4B3C1" w14:textId="77777777" w:rsidTr="00904071">
        <w:tc>
          <w:tcPr>
            <w:tcW w:w="1311" w:type="dxa"/>
          </w:tcPr>
          <w:p w14:paraId="29CF630B" w14:textId="1E5F7591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28180036</w:t>
            </w:r>
          </w:p>
        </w:tc>
        <w:tc>
          <w:tcPr>
            <w:tcW w:w="2086" w:type="dxa"/>
          </w:tcPr>
          <w:p w14:paraId="4F2DED5A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2FF77FF2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femmina</w:t>
            </w:r>
          </w:p>
          <w:p w14:paraId="14175977" w14:textId="6456E072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20x1/2</w:t>
            </w:r>
            <w:r w:rsidR="00280505">
              <w:rPr>
                <w:rFonts w:ascii="Poppins" w:hAnsi="Poppins" w:cs="Poppins"/>
                <w:bCs/>
                <w:sz w:val="20"/>
              </w:rPr>
              <w:t>"</w:t>
            </w:r>
          </w:p>
        </w:tc>
        <w:tc>
          <w:tcPr>
            <w:tcW w:w="6101" w:type="dxa"/>
          </w:tcPr>
          <w:p w14:paraId="66E6DA7E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femmina con funzione Leak Before Pressed che permette di individuare facilmente le perdite in caso di mancata pressatura.</w:t>
            </w:r>
          </w:p>
          <w:p w14:paraId="41590DAF" w14:textId="1A6A8C32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20x1/2" con profilo per pinzatura TH, B, U, H, F.</w:t>
            </w:r>
          </w:p>
          <w:p w14:paraId="106EBA5C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2F00F5A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E899E73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09088CF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3DD2E51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74686FC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7B535CE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DDE0BE2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A7AB418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405BD223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1D996541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ECFF41C" w14:textId="0C180AFF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femmina 20x1/2</w:t>
            </w:r>
            <w:r w:rsidR="00280505" w:rsidRPr="00280505">
              <w:rPr>
                <w:rFonts w:ascii="Poppins" w:hAnsi="Poppins" w:cs="Poppins"/>
                <w:b/>
                <w:bCs/>
                <w:sz w:val="20"/>
              </w:rPr>
              <w:t>"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26D0" w:rsidRPr="009279E2" w14:paraId="70E3C710" w14:textId="77777777" w:rsidTr="00904071">
        <w:tc>
          <w:tcPr>
            <w:tcW w:w="1311" w:type="dxa"/>
          </w:tcPr>
          <w:p w14:paraId="3DA4F189" w14:textId="20DEA86F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28180038</w:t>
            </w:r>
          </w:p>
        </w:tc>
        <w:tc>
          <w:tcPr>
            <w:tcW w:w="2086" w:type="dxa"/>
          </w:tcPr>
          <w:p w14:paraId="18F05FAD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58932FE9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femmina</w:t>
            </w:r>
          </w:p>
          <w:p w14:paraId="7BD2E550" w14:textId="6693D284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</w:t>
            </w:r>
            <w:r w:rsidR="0076718A">
              <w:rPr>
                <w:rFonts w:ascii="Poppins" w:hAnsi="Poppins" w:cs="Poppins"/>
                <w:bCs/>
                <w:sz w:val="20"/>
              </w:rPr>
              <w:t>3</w:t>
            </w:r>
            <w:r w:rsidRPr="00586F53">
              <w:rPr>
                <w:rFonts w:ascii="Poppins" w:hAnsi="Poppins" w:cs="Poppins"/>
                <w:bCs/>
                <w:sz w:val="20"/>
              </w:rPr>
              <w:t>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5A920DAC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femmina con funzione Leak Before Pressed che permette di individuare facilmente le perdite in caso di mancata pressatura.</w:t>
            </w:r>
          </w:p>
          <w:p w14:paraId="3023664A" w14:textId="35B1EA10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</w:t>
            </w:r>
            <w:r w:rsidR="0076718A">
              <w:rPr>
                <w:rFonts w:ascii="Poppins" w:hAnsi="Poppins" w:cs="Poppins"/>
                <w:sz w:val="20"/>
              </w:rPr>
              <w:t>x</w:t>
            </w:r>
            <w:r w:rsidRPr="00586F53">
              <w:rPr>
                <w:rFonts w:ascii="Poppins" w:hAnsi="Poppins" w:cs="Poppins"/>
                <w:sz w:val="20"/>
              </w:rPr>
              <w:t>3/4" con profilo per pinzatura TH, B, U, H, F.</w:t>
            </w:r>
          </w:p>
          <w:p w14:paraId="5917E073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40A8521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>Corpo in ottone CW617N (UNI EN 12165)</w:t>
            </w:r>
          </w:p>
          <w:p w14:paraId="22A2054D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CB22B4C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A33D1A9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0FF0C12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37EF9E9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94644A7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7C46873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4E7DCF2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4E13E93C" w14:textId="77777777" w:rsidR="005226D0" w:rsidRPr="00586F53" w:rsidRDefault="005226D0" w:rsidP="005226D0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  <w:b/>
              </w:rPr>
            </w:pPr>
          </w:p>
          <w:p w14:paraId="64B43861" w14:textId="5F594DBE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femmina 20x3/4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26D0" w:rsidRPr="009279E2" w14:paraId="06428368" w14:textId="77777777" w:rsidTr="00904071">
        <w:tc>
          <w:tcPr>
            <w:tcW w:w="1311" w:type="dxa"/>
          </w:tcPr>
          <w:p w14:paraId="0B68DACC" w14:textId="07632DDD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28180040</w:t>
            </w:r>
          </w:p>
        </w:tc>
        <w:tc>
          <w:tcPr>
            <w:tcW w:w="2086" w:type="dxa"/>
          </w:tcPr>
          <w:p w14:paraId="02E33C73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6292ADFD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femmina</w:t>
            </w:r>
          </w:p>
          <w:p w14:paraId="509E7FFA" w14:textId="2C3FB8A9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26x3/4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4B187044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femmina con funzione Leak Before Pressed che permette di individuare facilmente le perdite in caso di mancata pressatura.</w:t>
            </w:r>
          </w:p>
          <w:p w14:paraId="0397B048" w14:textId="03A2932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26x3/4" con profilo per pinzatura TH, B, U, H, F.</w:t>
            </w:r>
          </w:p>
          <w:p w14:paraId="6D5269E2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DB4F7FE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29A8C89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2E0E45A1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491EDA7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D571A67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19CA947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216C3AF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E5E07F0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863433A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3316D506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BA078AD" w14:textId="334A447C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femmina 26x3/4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26D0" w:rsidRPr="009279E2" w14:paraId="42B956D0" w14:textId="77777777" w:rsidTr="00904071">
        <w:tc>
          <w:tcPr>
            <w:tcW w:w="1311" w:type="dxa"/>
          </w:tcPr>
          <w:p w14:paraId="347B3BB6" w14:textId="5A1CCC9F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28180042</w:t>
            </w:r>
          </w:p>
        </w:tc>
        <w:tc>
          <w:tcPr>
            <w:tcW w:w="2086" w:type="dxa"/>
          </w:tcPr>
          <w:p w14:paraId="1DE2CA47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2076C975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femmina</w:t>
            </w:r>
          </w:p>
          <w:p w14:paraId="76AE7375" w14:textId="50F25FA6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26x1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18B84D70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femmina con funzione Leak Before Pressed che permette di individuare facilmente le perdite in caso di mancata pressatura.</w:t>
            </w:r>
          </w:p>
          <w:p w14:paraId="717F6DBE" w14:textId="444D981B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26x1" con profilo per pinzatura TH, B, U, H, F.</w:t>
            </w:r>
          </w:p>
          <w:p w14:paraId="40A20ABC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38299C0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4513137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9D9FC5A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AB2B55A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4E4216E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EE32360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AD0C602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649140A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C92B140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lastRenderedPageBreak/>
              <w:t>Filettatura: Rp (UNI EN 10226-1)</w:t>
            </w:r>
          </w:p>
          <w:p w14:paraId="52A6DA90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D904525" w14:textId="3116BAAF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femmina 26x1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="0083516A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5226D0" w:rsidRPr="009279E2" w14:paraId="71B37F42" w14:textId="77777777" w:rsidTr="00904071">
        <w:tc>
          <w:tcPr>
            <w:tcW w:w="1311" w:type="dxa"/>
          </w:tcPr>
          <w:p w14:paraId="5E9E92BA" w14:textId="4BC7D641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28180044</w:t>
            </w:r>
          </w:p>
        </w:tc>
        <w:tc>
          <w:tcPr>
            <w:tcW w:w="2086" w:type="dxa"/>
          </w:tcPr>
          <w:p w14:paraId="4C7360FE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015CC0E7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femmina</w:t>
            </w:r>
          </w:p>
          <w:p w14:paraId="046FD3E6" w14:textId="2DA9E8F1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32x1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49B4C618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femmina con funzione Leak Before Pressed che permette di individuare facilmente le perdite in caso di mancata pressatura.</w:t>
            </w:r>
          </w:p>
          <w:p w14:paraId="372058B1" w14:textId="1F06FF1E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32x1" con profilo per pinzatura TH, B, U, H, F.</w:t>
            </w:r>
          </w:p>
          <w:p w14:paraId="6EF74D33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05981A2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4CEF11B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20456B3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B7EEC36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F38D5FD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2764D36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F7CE5A9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5836475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CB18ABD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62242AE8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120C85D" w14:textId="2439A11B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femmina 32x1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26D0" w:rsidRPr="009279E2" w14:paraId="3483C934" w14:textId="77777777" w:rsidTr="00904071">
        <w:tc>
          <w:tcPr>
            <w:tcW w:w="1311" w:type="dxa"/>
          </w:tcPr>
          <w:p w14:paraId="7C250747" w14:textId="602D5357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28180020</w:t>
            </w:r>
          </w:p>
        </w:tc>
        <w:tc>
          <w:tcPr>
            <w:tcW w:w="2086" w:type="dxa"/>
          </w:tcPr>
          <w:p w14:paraId="45E30FB0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32DDC009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</w:p>
          <w:p w14:paraId="339521CF" w14:textId="55D73D98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6E996E05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maschio con funzione Leak Before Pressed che permette di individuare facilmente le perdite in caso di mancata pressatura.</w:t>
            </w:r>
          </w:p>
          <w:p w14:paraId="0F1E979A" w14:textId="06F527E1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16x1/2" con profilo per pinzatura TH, B, U, H, F.</w:t>
            </w:r>
          </w:p>
          <w:p w14:paraId="23AAB275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68CFF3A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A285446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835D31B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3F065D6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87F90F9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0E945D9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02961D0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E9A2315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A40B126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5ED8D472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B3ED524" w14:textId="5D9BB498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maschio 16x1/2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26D0" w:rsidRPr="009279E2" w14:paraId="1A6C56C9" w14:textId="77777777" w:rsidTr="00904071">
        <w:tc>
          <w:tcPr>
            <w:tcW w:w="1311" w:type="dxa"/>
          </w:tcPr>
          <w:p w14:paraId="2E2865BC" w14:textId="22BC4D8D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28180023</w:t>
            </w:r>
          </w:p>
        </w:tc>
        <w:tc>
          <w:tcPr>
            <w:tcW w:w="2086" w:type="dxa"/>
          </w:tcPr>
          <w:p w14:paraId="2CF7D378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3A7873BE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</w:p>
          <w:p w14:paraId="5ED397AF" w14:textId="61F5907E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</w:t>
            </w:r>
            <w:r>
              <w:rPr>
                <w:rFonts w:ascii="Poppins" w:hAnsi="Poppins" w:cs="Poppins"/>
                <w:bCs/>
                <w:sz w:val="20"/>
              </w:rPr>
              <w:t>3/4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3C3537B6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maschio con funzione Leak Before Pressed che permette di individuare facilmente le perdite in caso di mancata pressatura.</w:t>
            </w:r>
          </w:p>
          <w:p w14:paraId="60A70A3F" w14:textId="67E3393A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</w:t>
            </w:r>
            <w:r>
              <w:rPr>
                <w:rFonts w:ascii="Poppins" w:hAnsi="Poppins" w:cs="Poppins"/>
                <w:sz w:val="20"/>
              </w:rPr>
              <w:t>3/4</w:t>
            </w:r>
            <w:r w:rsidRPr="00586F53">
              <w:rPr>
                <w:rFonts w:ascii="Poppins" w:hAnsi="Poppins" w:cs="Poppins"/>
                <w:sz w:val="20"/>
              </w:rPr>
              <w:t>" con profilo per pinzatura TH, B, U, H, F.</w:t>
            </w:r>
          </w:p>
          <w:p w14:paraId="0340F785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lastRenderedPageBreak/>
              <w:t>Il raccordo è costruito da:</w:t>
            </w:r>
          </w:p>
          <w:p w14:paraId="6E645A9E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AF54D2C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F9E5F6F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9C005FC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6B2542A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2538AE7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A0489DE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B2A1491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863CF86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681D2124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66EF9A6" w14:textId="45563A88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maschio 16x</w:t>
            </w:r>
            <w:r>
              <w:rPr>
                <w:rFonts w:ascii="Poppins" w:hAnsi="Poppins" w:cs="Poppins"/>
                <w:b/>
                <w:bCs/>
                <w:sz w:val="20"/>
              </w:rPr>
              <w:t>3/4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26D0" w:rsidRPr="009279E2" w14:paraId="07AB9022" w14:textId="77777777" w:rsidTr="00904071">
        <w:tc>
          <w:tcPr>
            <w:tcW w:w="1311" w:type="dxa"/>
          </w:tcPr>
          <w:p w14:paraId="0488B6B4" w14:textId="0A4DFDDA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28180022</w:t>
            </w:r>
          </w:p>
        </w:tc>
        <w:tc>
          <w:tcPr>
            <w:tcW w:w="2086" w:type="dxa"/>
          </w:tcPr>
          <w:p w14:paraId="6D103A2E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2294FA70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</w:p>
          <w:p w14:paraId="0BD5C8D9" w14:textId="010C5E32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20x1/2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009E5D35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maschio con funzione Leak Before Pressed che permette di individuare facilmente le perdite in caso di mancata pressatura.</w:t>
            </w:r>
          </w:p>
          <w:p w14:paraId="566A6B7B" w14:textId="77943C6E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20x1/2" con profilo per pinzatura TH, B, U, H, F.</w:t>
            </w:r>
          </w:p>
          <w:p w14:paraId="4BAA347C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BAC6671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FE2DE61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D7A2D91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332F71C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53EA213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EDC6F84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9AF1923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6D6402B1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0C83C3C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0CBB8E0F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386DBD0" w14:textId="0A8A35C7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maschio 20x1/2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26D0" w:rsidRPr="009279E2" w14:paraId="201118CA" w14:textId="77777777" w:rsidTr="00904071">
        <w:tc>
          <w:tcPr>
            <w:tcW w:w="1311" w:type="dxa"/>
          </w:tcPr>
          <w:p w14:paraId="413B5539" w14:textId="135D3E59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28180024</w:t>
            </w:r>
          </w:p>
        </w:tc>
        <w:tc>
          <w:tcPr>
            <w:tcW w:w="2086" w:type="dxa"/>
          </w:tcPr>
          <w:p w14:paraId="7B2D8B62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1D493181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</w:p>
          <w:p w14:paraId="1C41372A" w14:textId="2CE15E50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20x3/4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4F74268D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maschio con funzione Leak Before Pressed che permette di individuare facilmente le perdite in caso di mancata pressatura.</w:t>
            </w:r>
          </w:p>
          <w:p w14:paraId="35F7C6D1" w14:textId="07D72176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20x3/4" con profilo per pinzatura TH, B, U, H, F.</w:t>
            </w:r>
          </w:p>
          <w:p w14:paraId="7D93005C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B81D1B8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E5742E8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4AE8790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6936B83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0907661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11A2F66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4990C76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6E7FCB61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lastRenderedPageBreak/>
              <w:t>Pressione massima di esercizio: 10 bar</w:t>
            </w:r>
          </w:p>
          <w:p w14:paraId="37AA3124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172BF0F2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CEDF65D" w14:textId="50EF4DDB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maschio 20x3/4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26D0" w:rsidRPr="009279E2" w14:paraId="5E5B5D3F" w14:textId="77777777" w:rsidTr="00904071">
        <w:tc>
          <w:tcPr>
            <w:tcW w:w="1311" w:type="dxa"/>
          </w:tcPr>
          <w:p w14:paraId="140AC7CE" w14:textId="74867EBE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28180026</w:t>
            </w:r>
          </w:p>
        </w:tc>
        <w:tc>
          <w:tcPr>
            <w:tcW w:w="2086" w:type="dxa"/>
          </w:tcPr>
          <w:p w14:paraId="66B94631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6CC6B9B6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</w:p>
          <w:p w14:paraId="7C9FE3D4" w14:textId="2FB3092E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26x3/4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18B7EABE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maschio con funzione Leak Before Pressed che permette di individuare facilmente le perdite in caso di mancata pressatura.</w:t>
            </w:r>
          </w:p>
          <w:p w14:paraId="62B5401B" w14:textId="02EBD411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26x3/4" con profilo per pinzatura TH, B, U, H, F.</w:t>
            </w:r>
          </w:p>
          <w:p w14:paraId="5E6937C7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58DC3AF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A98C3C0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19A78E9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E1D6C84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9D8F70B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38A3AD7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8FFF569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E76BCE6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C3991C7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779A7168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CF42C7C" w14:textId="39492502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maschio 26x3/4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26D0" w:rsidRPr="009279E2" w14:paraId="72D565CF" w14:textId="77777777" w:rsidTr="00904071">
        <w:tc>
          <w:tcPr>
            <w:tcW w:w="1311" w:type="dxa"/>
          </w:tcPr>
          <w:p w14:paraId="3C409824" w14:textId="6D518716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28180028</w:t>
            </w:r>
          </w:p>
        </w:tc>
        <w:tc>
          <w:tcPr>
            <w:tcW w:w="2086" w:type="dxa"/>
          </w:tcPr>
          <w:p w14:paraId="6BB854CB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1999EF0D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</w:p>
          <w:p w14:paraId="15195EA5" w14:textId="17F3DCCC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26x1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2FDB42DA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maschio con funzione Leak Before Pressed che permette di individuare facilmente le perdite in caso di mancata pressatura.</w:t>
            </w:r>
          </w:p>
          <w:p w14:paraId="09A06ACF" w14:textId="20189ACD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26x1" con profilo per pinzatura TH, B, U, H, F.</w:t>
            </w:r>
          </w:p>
          <w:p w14:paraId="6A2E30DB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9154177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F7D2808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F757E6B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97F9B98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F81166B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645FEE7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650E3AB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83B0BCA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C3FF0D1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2C0650C0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95090F3" w14:textId="52FDD54C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maschio 26x1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26D0" w:rsidRPr="009279E2" w14:paraId="72B1EF3E" w14:textId="77777777" w:rsidTr="00904071">
        <w:tc>
          <w:tcPr>
            <w:tcW w:w="1311" w:type="dxa"/>
          </w:tcPr>
          <w:p w14:paraId="47281AB2" w14:textId="115F7FD7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28180030</w:t>
            </w:r>
          </w:p>
        </w:tc>
        <w:tc>
          <w:tcPr>
            <w:tcW w:w="2086" w:type="dxa"/>
          </w:tcPr>
          <w:p w14:paraId="17B818A0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0C956A79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</w:p>
          <w:p w14:paraId="68950A42" w14:textId="1322F032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32x1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52EAE7AE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maschio con funzione Leak Before Pressed che permette di individuare facilmente le perdite in caso di mancata pressatura.</w:t>
            </w:r>
          </w:p>
          <w:p w14:paraId="18C6E4CA" w14:textId="00D21AA1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lastRenderedPageBreak/>
              <w:t>Misura 32x</w:t>
            </w:r>
            <w:r w:rsidR="008110B1">
              <w:rPr>
                <w:rFonts w:ascii="Poppins" w:hAnsi="Poppins" w:cs="Poppins"/>
                <w:sz w:val="20"/>
              </w:rPr>
              <w:t>1</w:t>
            </w:r>
            <w:r w:rsidRPr="00586F53">
              <w:rPr>
                <w:rFonts w:ascii="Poppins" w:hAnsi="Poppins" w:cs="Poppins"/>
                <w:sz w:val="20"/>
              </w:rPr>
              <w:t>" con profilo per pinzatura TH, B, U, H, F.</w:t>
            </w:r>
          </w:p>
          <w:p w14:paraId="2143E669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4EB197E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A3DDE54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286F10B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DD9F323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D514BC6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2D4D567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A0BAE9B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D363026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42E1F25A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711B4AA6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8B77FE3" w14:textId="4797D081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maschio 32x1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5226D0" w:rsidRPr="009279E2" w14:paraId="08EB5DC0" w14:textId="77777777" w:rsidTr="00904071">
        <w:tc>
          <w:tcPr>
            <w:tcW w:w="1311" w:type="dxa"/>
          </w:tcPr>
          <w:p w14:paraId="7A9688CF" w14:textId="3D3834C1" w:rsidR="005226D0" w:rsidRDefault="005226D0" w:rsidP="005226D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28180032</w:t>
            </w:r>
          </w:p>
        </w:tc>
        <w:tc>
          <w:tcPr>
            <w:tcW w:w="2086" w:type="dxa"/>
          </w:tcPr>
          <w:p w14:paraId="304CB185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09431A41" w14:textId="77777777" w:rsidR="005226D0" w:rsidRPr="00586F53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</w:p>
          <w:p w14:paraId="7C0B5CEA" w14:textId="143BBF99" w:rsidR="005226D0" w:rsidRPr="00327764" w:rsidRDefault="005226D0" w:rsidP="005226D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32x1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>1/4</w:t>
            </w:r>
          </w:p>
        </w:tc>
        <w:tc>
          <w:tcPr>
            <w:tcW w:w="6101" w:type="dxa"/>
          </w:tcPr>
          <w:p w14:paraId="7DAAD1D7" w14:textId="77777777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maschio con funzione Leak Before Pressed che permette di individuare facilmente le perdite in caso di mancata pressatura.</w:t>
            </w:r>
          </w:p>
          <w:p w14:paraId="1D41333F" w14:textId="5845F79F" w:rsidR="005226D0" w:rsidRPr="00586F53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32x1"1/4 con profilo per pinzatura TH, B, U, H, F.</w:t>
            </w:r>
          </w:p>
          <w:p w14:paraId="6957C164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6A2FA6F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56E5DC0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60F5808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5B0F71B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104BC9A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DC401BD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383866D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7C8F5F9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391490A" w14:textId="77777777" w:rsidR="005226D0" w:rsidRPr="00586F53" w:rsidRDefault="005226D0" w:rsidP="005226D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27AC00F1" w14:textId="77777777" w:rsidR="005226D0" w:rsidRPr="00586F53" w:rsidRDefault="005226D0" w:rsidP="005226D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AF8769D" w14:textId="5B58AB5E" w:rsidR="005226D0" w:rsidRPr="00327764" w:rsidRDefault="005226D0" w:rsidP="005226D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maschio 32x1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1/4 o equivalente.</w:t>
            </w:r>
          </w:p>
        </w:tc>
      </w:tr>
      <w:tr w:rsidR="00D26506" w:rsidRPr="009279E2" w14:paraId="7031C483" w14:textId="77777777" w:rsidTr="00904071">
        <w:tc>
          <w:tcPr>
            <w:tcW w:w="1311" w:type="dxa"/>
          </w:tcPr>
          <w:p w14:paraId="16282FBC" w14:textId="00D0EC9E" w:rsidR="00D26506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28180214</w:t>
            </w:r>
          </w:p>
        </w:tc>
        <w:tc>
          <w:tcPr>
            <w:tcW w:w="2086" w:type="dxa"/>
          </w:tcPr>
          <w:p w14:paraId="6A1228A3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 maschio con o-ring</w:t>
            </w:r>
          </w:p>
          <w:p w14:paraId="1EBBFEFD" w14:textId="41EDDECD" w:rsidR="00D26506" w:rsidRPr="00327764" w:rsidRDefault="00D26506" w:rsidP="00D26506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16x1/2"</w:t>
            </w:r>
          </w:p>
        </w:tc>
        <w:tc>
          <w:tcPr>
            <w:tcW w:w="6101" w:type="dxa"/>
          </w:tcPr>
          <w:p w14:paraId="09AD950D" w14:textId="77777777" w:rsidR="00D26506" w:rsidRPr="00586F53" w:rsidRDefault="00D26506" w:rsidP="00D26506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maschio con o-ring e funzione Leak Before Pressed che permette di individuare facilmente le perdite in caso di mancata pressatura.</w:t>
            </w:r>
          </w:p>
          <w:p w14:paraId="633BC805" w14:textId="004F11CF" w:rsidR="00D26506" w:rsidRPr="00586F53" w:rsidRDefault="00D26506" w:rsidP="00D26506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16x1/2" con profilo per pinzatura TH, B, U, H, F.</w:t>
            </w:r>
          </w:p>
          <w:p w14:paraId="07755FC8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CE827B7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14869D4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210B565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60BB331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9E62DEC" w14:textId="77777777" w:rsidR="00D26506" w:rsidRPr="00586F53" w:rsidRDefault="00D26506" w:rsidP="00D26506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E7CAFBE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06EF346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lastRenderedPageBreak/>
              <w:t>Temperatura massima di esercizio: 95 °C</w:t>
            </w:r>
          </w:p>
          <w:p w14:paraId="7B77A9F4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8BFFA90" w14:textId="77777777" w:rsidR="00D26506" w:rsidRPr="00AF7B0B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37FC4925" w14:textId="77777777" w:rsidR="00D26506" w:rsidRPr="00AF7B0B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lang w:val="fi-FI"/>
              </w:rPr>
            </w:pPr>
          </w:p>
          <w:p w14:paraId="2D31F286" w14:textId="4E6C3031" w:rsidR="00D26506" w:rsidRPr="00327764" w:rsidRDefault="00D26506" w:rsidP="00D26506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maschio con o-ring 16x1/2" o equivalente.</w:t>
            </w:r>
          </w:p>
        </w:tc>
      </w:tr>
      <w:tr w:rsidR="00D26506" w:rsidRPr="009279E2" w14:paraId="357E5A09" w14:textId="77777777" w:rsidTr="00904071">
        <w:tc>
          <w:tcPr>
            <w:tcW w:w="1311" w:type="dxa"/>
          </w:tcPr>
          <w:p w14:paraId="2A178556" w14:textId="575A5960" w:rsidR="00D26506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28180216</w:t>
            </w:r>
          </w:p>
        </w:tc>
        <w:tc>
          <w:tcPr>
            <w:tcW w:w="2086" w:type="dxa"/>
          </w:tcPr>
          <w:p w14:paraId="40238CB2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 maschio con o-ring</w:t>
            </w:r>
          </w:p>
          <w:p w14:paraId="63630E4E" w14:textId="32B43443" w:rsidR="00D26506" w:rsidRPr="00327764" w:rsidRDefault="00D26506" w:rsidP="00D26506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</w:t>
            </w:r>
            <w:r w:rsidR="00F462D1">
              <w:rPr>
                <w:rFonts w:ascii="Poppins" w:hAnsi="Poppins" w:cs="Poppins"/>
                <w:bCs/>
                <w:sz w:val="20"/>
              </w:rPr>
              <w:t>x</w:t>
            </w:r>
            <w:r w:rsidRPr="00586F53">
              <w:rPr>
                <w:rFonts w:ascii="Poppins" w:hAnsi="Poppins" w:cs="Poppins"/>
                <w:bCs/>
                <w:sz w:val="20"/>
              </w:rPr>
              <w:t>1/2"</w:t>
            </w:r>
          </w:p>
        </w:tc>
        <w:tc>
          <w:tcPr>
            <w:tcW w:w="6101" w:type="dxa"/>
          </w:tcPr>
          <w:p w14:paraId="627159E2" w14:textId="77777777" w:rsidR="00D26506" w:rsidRPr="00586F53" w:rsidRDefault="00D26506" w:rsidP="00D26506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maschio con o-ring e funzione Leak Before Pressed che permette di individuare facilmente le perdite in caso di mancata pressatura.</w:t>
            </w:r>
          </w:p>
          <w:p w14:paraId="31920E97" w14:textId="149E04F3" w:rsidR="00D26506" w:rsidRPr="00586F53" w:rsidRDefault="00D26506" w:rsidP="00D26506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20x1/2" con profilo per pinzatura TH, B, U, H, F.</w:t>
            </w:r>
          </w:p>
          <w:p w14:paraId="4B468861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BEABCB0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755A8C5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C3858B9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38B06BCD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32472F5" w14:textId="77777777" w:rsidR="00D26506" w:rsidRPr="00586F53" w:rsidRDefault="00D26506" w:rsidP="00D26506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85B18E5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9D6AE48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BE8D6A0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E7E8321" w14:textId="77777777" w:rsidR="00D26506" w:rsidRPr="00AF7B0B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76795C01" w14:textId="77777777" w:rsidR="00D26506" w:rsidRPr="00AF7B0B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lang w:val="fi-FI"/>
              </w:rPr>
            </w:pPr>
          </w:p>
          <w:p w14:paraId="6A28ACE9" w14:textId="7B31DC25" w:rsidR="00D26506" w:rsidRPr="00327764" w:rsidRDefault="00D26506" w:rsidP="00D26506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maschio con o-ring 20x1/2" o equivalente.</w:t>
            </w:r>
          </w:p>
        </w:tc>
      </w:tr>
      <w:tr w:rsidR="00D26506" w:rsidRPr="009279E2" w14:paraId="7295DBDA" w14:textId="77777777" w:rsidTr="00904071">
        <w:tc>
          <w:tcPr>
            <w:tcW w:w="1311" w:type="dxa"/>
          </w:tcPr>
          <w:p w14:paraId="7A255AE3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28180062</w:t>
            </w:r>
          </w:p>
        </w:tc>
        <w:tc>
          <w:tcPr>
            <w:tcW w:w="2086" w:type="dxa"/>
          </w:tcPr>
          <w:p w14:paraId="061CB8FE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16F1ABF0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 e tenuta o-ring</w:t>
            </w:r>
          </w:p>
          <w:p w14:paraId="505DCA7D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Ø 16-24x19 O-R</w:t>
            </w:r>
          </w:p>
        </w:tc>
        <w:tc>
          <w:tcPr>
            <w:tcW w:w="6101" w:type="dxa"/>
          </w:tcPr>
          <w:p w14:paraId="392DEF02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con dado girevole femmina e tenuta o-ring con funzione Leak Before Pressed che permette di individuare facilmente le perdite in caso di mancata pressatura.</w:t>
            </w:r>
          </w:p>
          <w:p w14:paraId="3236F226" w14:textId="3195AC18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Ø 16 </w:t>
            </w:r>
            <w:r w:rsidR="000B5C8A">
              <w:rPr>
                <w:rFonts w:ascii="Poppins" w:hAnsi="Poppins" w:cs="Poppins"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24x19 con profilo per pinzatura TH, B, U, H, F.</w:t>
            </w:r>
          </w:p>
          <w:p w14:paraId="3C32998C" w14:textId="16083BA8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 Il raccordo è costruito da:</w:t>
            </w:r>
          </w:p>
          <w:p w14:paraId="7C395F5B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00C2703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2D4168CB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15E1142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0C8DED4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5193A4A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3DE0976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0EF7F4A" w14:textId="77E616C3" w:rsidR="00D26506" w:rsidRPr="009E494F" w:rsidRDefault="00D26506" w:rsidP="009E494F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EF30377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BD8ADF1" w14:textId="249029BA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con dado girevole femmina e tenuta o-ring Ø 16-24x19 O-R o equivalente.</w:t>
            </w:r>
          </w:p>
        </w:tc>
      </w:tr>
      <w:tr w:rsidR="00D26506" w:rsidRPr="009279E2" w14:paraId="563F7B76" w14:textId="77777777" w:rsidTr="00904071">
        <w:tc>
          <w:tcPr>
            <w:tcW w:w="1311" w:type="dxa"/>
          </w:tcPr>
          <w:p w14:paraId="7A202A36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28180064</w:t>
            </w:r>
          </w:p>
        </w:tc>
        <w:tc>
          <w:tcPr>
            <w:tcW w:w="2086" w:type="dxa"/>
          </w:tcPr>
          <w:p w14:paraId="3F0048BC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08F33C87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 e tenuta o-ring</w:t>
            </w:r>
          </w:p>
          <w:p w14:paraId="7665AD8E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Ø 20-24x19 O-R</w:t>
            </w:r>
          </w:p>
        </w:tc>
        <w:tc>
          <w:tcPr>
            <w:tcW w:w="6101" w:type="dxa"/>
          </w:tcPr>
          <w:p w14:paraId="35C0085D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con dado girevole femmina e tenuta o-ring con funzione Leak Before Pressed che permette di individuare facilmente le perdite in caso di mancata pressatura.</w:t>
            </w:r>
          </w:p>
          <w:p w14:paraId="230DA14B" w14:textId="39AE6F0C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Ø 20 </w:t>
            </w:r>
            <w:r w:rsidR="000B5C8A">
              <w:rPr>
                <w:rFonts w:ascii="Poppins" w:hAnsi="Poppins" w:cs="Poppins"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24x19 con profilo per pinzatura TH, B, U, H, F.</w:t>
            </w:r>
            <w:r w:rsidRPr="00586F53">
              <w:rPr>
                <w:rFonts w:ascii="Poppins" w:hAnsi="Poppins" w:cs="Poppins"/>
                <w:sz w:val="20"/>
              </w:rPr>
              <w:t xml:space="preserve"> </w:t>
            </w:r>
          </w:p>
          <w:p w14:paraId="3621F756" w14:textId="05BC6A15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01A6785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0024BE2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325EC87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30EFBF33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886DE4B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90ACA1F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DF8F03C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22519FF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54630A33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68B3A10" w14:textId="0006DECA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con dado girevole femmina e tenuta o-ring Ø 20-24x19 O-R o equivalente.</w:t>
            </w:r>
          </w:p>
        </w:tc>
      </w:tr>
      <w:tr w:rsidR="00D26506" w:rsidRPr="009279E2" w14:paraId="7B10F600" w14:textId="77777777" w:rsidTr="00904071">
        <w:tc>
          <w:tcPr>
            <w:tcW w:w="1311" w:type="dxa"/>
          </w:tcPr>
          <w:p w14:paraId="5C703D40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28180066</w:t>
            </w:r>
          </w:p>
        </w:tc>
        <w:tc>
          <w:tcPr>
            <w:tcW w:w="2086" w:type="dxa"/>
          </w:tcPr>
          <w:p w14:paraId="58EAA2DB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3C7686E6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 e tenuta o-ring</w:t>
            </w:r>
          </w:p>
          <w:p w14:paraId="2A21E924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Ø 16-Eurocono 3/4" O-R</w:t>
            </w:r>
          </w:p>
        </w:tc>
        <w:tc>
          <w:tcPr>
            <w:tcW w:w="6101" w:type="dxa"/>
          </w:tcPr>
          <w:p w14:paraId="71F9DDC5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con dado girevole femmina e tenuta o-ring con funzione Leak Before Pressed che permette di individuare facilmente le perdite in caso di mancata pressatura.</w:t>
            </w:r>
          </w:p>
          <w:p w14:paraId="19BDCAA6" w14:textId="120CC4CF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Ø 16 </w:t>
            </w:r>
            <w:r w:rsidR="000B5C8A">
              <w:rPr>
                <w:rFonts w:ascii="Poppins" w:hAnsi="Poppins" w:cs="Poppins"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Eurocono 3/4" con profilo per pinzatura TH, B, U, H, F.</w:t>
            </w:r>
          </w:p>
          <w:p w14:paraId="1A5D9691" w14:textId="444353B6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365F24C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90D1B3C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6DAAD88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E4000FD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872C7CB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667A770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18F54B9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2B1F94D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40B5CC60" w14:textId="77777777" w:rsidR="00D26506" w:rsidRPr="00AF7B0B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196E4AB5" w14:textId="77777777" w:rsidR="00D26506" w:rsidRPr="00AF7B0B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  <w:lang w:val="fi-FI"/>
              </w:rPr>
            </w:pPr>
          </w:p>
          <w:p w14:paraId="3734AE56" w14:textId="4BD8FD1B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con dado girevole femmina e tenuta o-ring Ø 16-Eurocono 3/4" O-R o equivalente.</w:t>
            </w:r>
          </w:p>
        </w:tc>
      </w:tr>
      <w:tr w:rsidR="00D26506" w:rsidRPr="009279E2" w14:paraId="41D5DCE9" w14:textId="77777777" w:rsidTr="00904071">
        <w:tc>
          <w:tcPr>
            <w:tcW w:w="1311" w:type="dxa"/>
          </w:tcPr>
          <w:p w14:paraId="54BA5942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28180068</w:t>
            </w:r>
          </w:p>
        </w:tc>
        <w:tc>
          <w:tcPr>
            <w:tcW w:w="2086" w:type="dxa"/>
          </w:tcPr>
          <w:p w14:paraId="0BFF0B2D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525C7ACA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 e tenuta o-ring</w:t>
            </w:r>
          </w:p>
          <w:p w14:paraId="40DF6F20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Ø 20-Eurocono 3/4" O-R</w:t>
            </w:r>
          </w:p>
        </w:tc>
        <w:tc>
          <w:tcPr>
            <w:tcW w:w="6101" w:type="dxa"/>
          </w:tcPr>
          <w:p w14:paraId="56B6ED00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con dado girevole femmina e tenuta o-ring con funzione Leak Before Pressed che permette di individuare facilmente le perdite in caso di mancata pressatura.</w:t>
            </w:r>
          </w:p>
          <w:p w14:paraId="42AEF2B0" w14:textId="7637BEEC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Ø 20 </w:t>
            </w:r>
            <w:r w:rsidR="000B5C8A">
              <w:rPr>
                <w:rFonts w:ascii="Poppins" w:hAnsi="Poppins" w:cs="Poppins"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Eurocono 3/4" con profilo per pinzatura TH, B, U, H, F.</w:t>
            </w:r>
          </w:p>
          <w:p w14:paraId="5F561EE6" w14:textId="2512FF8F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5EC5166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>Corpo in ottone CW617N (UNI EN 12165)</w:t>
            </w:r>
          </w:p>
          <w:p w14:paraId="55FB627C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27FE243D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BC0EEEE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39B1833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FFC1A0B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57FF6B5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9284802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95F4ECA" w14:textId="77777777" w:rsidR="00D26506" w:rsidRPr="00AF7B0B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585E81F5" w14:textId="77777777" w:rsidR="00D26506" w:rsidRPr="00AF7B0B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  <w:lang w:val="fi-FI"/>
              </w:rPr>
            </w:pPr>
          </w:p>
          <w:p w14:paraId="3CAC8778" w14:textId="618CE31C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con dado girevole femmina e tenuta o-ring Ø 20-Eurocono 3/4" O-R o equivalente.</w:t>
            </w:r>
          </w:p>
        </w:tc>
      </w:tr>
      <w:tr w:rsidR="00D26506" w:rsidRPr="009279E2" w14:paraId="24DCB537" w14:textId="77777777" w:rsidTr="00904071">
        <w:tc>
          <w:tcPr>
            <w:tcW w:w="1311" w:type="dxa"/>
          </w:tcPr>
          <w:p w14:paraId="4488BA13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28180046</w:t>
            </w:r>
          </w:p>
        </w:tc>
        <w:tc>
          <w:tcPr>
            <w:tcW w:w="2086" w:type="dxa"/>
          </w:tcPr>
          <w:p w14:paraId="4C57462A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4B2B9C3D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femmina, tenuta piana</w:t>
            </w:r>
          </w:p>
          <w:p w14:paraId="6315A7F9" w14:textId="33278B3D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16x3/8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50D9F72A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con dado girevole femmina con tenuta piana e funzione Leak Before Pressed che permette di individuare facilmente le perdite in caso di mancata pressatura.</w:t>
            </w:r>
          </w:p>
          <w:p w14:paraId="54EBDBD3" w14:textId="232867FC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16x3/8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con profilo per pinzatura TH, B, U, H, F.</w:t>
            </w:r>
          </w:p>
          <w:p w14:paraId="497361BC" w14:textId="47DAFADE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A794887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9E05E13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F85E27B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E4E71E3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273C5D6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E79A1AB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B3C11EE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A88DE7B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FCBFACF" w14:textId="77777777" w:rsidR="00D26506" w:rsidRPr="00AF7B0B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4F61C724" w14:textId="77777777" w:rsidR="00D26506" w:rsidRPr="00AF7B0B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7521984D" w14:textId="245A4CD0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con dado girevole femmina, tenuta piana 16x3/8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D26506" w:rsidRPr="009279E2" w14:paraId="5B7969CE" w14:textId="77777777" w:rsidTr="00904071">
        <w:tc>
          <w:tcPr>
            <w:tcW w:w="1311" w:type="dxa"/>
          </w:tcPr>
          <w:p w14:paraId="4220C08B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28180048</w:t>
            </w:r>
          </w:p>
        </w:tc>
        <w:tc>
          <w:tcPr>
            <w:tcW w:w="2086" w:type="dxa"/>
          </w:tcPr>
          <w:p w14:paraId="7D876BDC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4F41CF2E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femmina, tenuta piana</w:t>
            </w:r>
          </w:p>
          <w:p w14:paraId="2AB60615" w14:textId="0359EDF6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24141C76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con dado girevole femmina con tenuta piana e funzione Leak Before Pressed che permette di individuare facilmente le perdite in caso di mancata pressatura.</w:t>
            </w:r>
          </w:p>
          <w:p w14:paraId="3294A3A0" w14:textId="6A4418FA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16x1/2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con profilo per pinzatura TH, B, U, H, F.</w:t>
            </w:r>
          </w:p>
          <w:p w14:paraId="7B54C0EA" w14:textId="0F8B62C0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D79BCE7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250D956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2AE95FB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EBC7A93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FB742AD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485C8A1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B6EA3E6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E929F79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lastRenderedPageBreak/>
              <w:t>Pressione massima di esercizio: 10 bar</w:t>
            </w:r>
          </w:p>
          <w:p w14:paraId="19FCB489" w14:textId="77777777" w:rsidR="00D26506" w:rsidRPr="00AF7B0B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0EA69B81" w14:textId="77777777" w:rsidR="00D26506" w:rsidRPr="00AF7B0B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28A84C07" w14:textId="6F320FEC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con dado girevole femmina, tenuta piana 16x</w:t>
            </w:r>
            <w:r w:rsidR="00E90BBB">
              <w:rPr>
                <w:rFonts w:ascii="Poppins" w:hAnsi="Poppins" w:cs="Poppins"/>
                <w:b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/2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D26506" w:rsidRPr="009279E2" w14:paraId="504FB7C6" w14:textId="77777777" w:rsidTr="00904071">
        <w:tc>
          <w:tcPr>
            <w:tcW w:w="1311" w:type="dxa"/>
          </w:tcPr>
          <w:p w14:paraId="5BDCE5B1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28180050</w:t>
            </w:r>
          </w:p>
        </w:tc>
        <w:tc>
          <w:tcPr>
            <w:tcW w:w="2086" w:type="dxa"/>
          </w:tcPr>
          <w:p w14:paraId="446499AF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62689501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femmina, tenuta piana</w:t>
            </w:r>
          </w:p>
          <w:p w14:paraId="61293DAC" w14:textId="2637BF53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16x3/4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062FE86C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con dado girevole femmina con tenuta piana e funzione Leak Before Pressed che permette di individuare facilmente le perdite in caso di mancata pressatura.</w:t>
            </w:r>
          </w:p>
          <w:p w14:paraId="76F43127" w14:textId="6BE2537E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16x3/4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con profilo per pinzatura TH, B, U, H, F.</w:t>
            </w:r>
          </w:p>
          <w:p w14:paraId="7684065E" w14:textId="75A87EA0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1F53298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6A2C12A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5CD96131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A72753C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4084FDF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DECE605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44116A6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00EA710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D2BD29A" w14:textId="77777777" w:rsidR="00D26506" w:rsidRPr="00AF7B0B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353B23DB" w14:textId="77777777" w:rsidR="00D26506" w:rsidRPr="00AF7B0B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38DB4E18" w14:textId="202B4706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con dado girevole femmina, tenuta piana 16x3/4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D26506" w:rsidRPr="009279E2" w14:paraId="0C226368" w14:textId="77777777" w:rsidTr="00904071">
        <w:tc>
          <w:tcPr>
            <w:tcW w:w="1311" w:type="dxa"/>
          </w:tcPr>
          <w:p w14:paraId="1D4A0498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28180052</w:t>
            </w:r>
          </w:p>
        </w:tc>
        <w:tc>
          <w:tcPr>
            <w:tcW w:w="2086" w:type="dxa"/>
          </w:tcPr>
          <w:p w14:paraId="3B9EF0A5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5B82B0F9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femmina, tenuta piana</w:t>
            </w:r>
          </w:p>
          <w:p w14:paraId="3FCC21CA" w14:textId="421F0AB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20x1/2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15391A5A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con dado girevole femmina con tenuta piana e funzione Leak Before Pressed che permette di individuare facilmente le perdite in caso di mancata pressatura.</w:t>
            </w:r>
          </w:p>
          <w:p w14:paraId="4AB4AB9D" w14:textId="76C5DD9E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20x1/2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con profilo per pinzatura TH, B, U, H, F.</w:t>
            </w:r>
          </w:p>
          <w:p w14:paraId="7ADE7BA4" w14:textId="0241EC84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43A4002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9B66944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5F115B1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CDA05C8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31CCBBB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2C0AB5D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47ACDE1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638E1F7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F41A787" w14:textId="77777777" w:rsidR="00D26506" w:rsidRPr="00AF7B0B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14C4EE57" w14:textId="77777777" w:rsidR="00D26506" w:rsidRPr="00AF7B0B" w:rsidRDefault="00D26506" w:rsidP="00D26506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  <w:b/>
                <w:lang w:val="fi-FI"/>
              </w:rPr>
            </w:pPr>
          </w:p>
          <w:p w14:paraId="61F842AA" w14:textId="088A1F19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con dado girevole femmina, tenuta piana 20x1/2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D26506" w:rsidRPr="009279E2" w14:paraId="0B064F16" w14:textId="77777777" w:rsidTr="00904071">
        <w:tc>
          <w:tcPr>
            <w:tcW w:w="1311" w:type="dxa"/>
          </w:tcPr>
          <w:p w14:paraId="1E4C329F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28180054</w:t>
            </w:r>
          </w:p>
        </w:tc>
        <w:tc>
          <w:tcPr>
            <w:tcW w:w="2086" w:type="dxa"/>
          </w:tcPr>
          <w:p w14:paraId="6C3ECD2F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40527298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con dado girevole femmina, tenuta piana</w:t>
            </w:r>
          </w:p>
          <w:p w14:paraId="36030810" w14:textId="1F8FFCD3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20x3/4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2D59154C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Diritto LBP con dado girevole femmina con tenuta piana e funzione Leak Before Pressed che permette di individuare facilmente le perdite in caso di mancata pressatura.</w:t>
            </w:r>
          </w:p>
          <w:p w14:paraId="4D92C306" w14:textId="29AAFCE6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Misura 20x3/4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con profilo per pinzatura TH, B, U, H, F.</w:t>
            </w:r>
          </w:p>
          <w:p w14:paraId="3A81B82F" w14:textId="7C30D0A6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D83C1A3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2A84688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CA6B1B6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1FC78F2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DB8B00F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147089E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D224EB7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832C0F5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E216839" w14:textId="77777777" w:rsidR="00D26506" w:rsidRPr="00AF7B0B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52A817CA" w14:textId="77777777" w:rsidR="00D26506" w:rsidRPr="00AF7B0B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15A58C5B" w14:textId="12951349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con dado girevole femmina, tenuta piana 20x3/4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D26506" w:rsidRPr="009279E2" w14:paraId="76D72E22" w14:textId="77777777" w:rsidTr="00904071">
        <w:tc>
          <w:tcPr>
            <w:tcW w:w="1311" w:type="dxa"/>
          </w:tcPr>
          <w:p w14:paraId="0C14B22C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28180056</w:t>
            </w:r>
          </w:p>
        </w:tc>
        <w:tc>
          <w:tcPr>
            <w:tcW w:w="2086" w:type="dxa"/>
          </w:tcPr>
          <w:p w14:paraId="1103F7C9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60459D87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femmina, tenuta piana</w:t>
            </w:r>
          </w:p>
          <w:p w14:paraId="69B93721" w14:textId="04D4D9B9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26x3/4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0184ED32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con dado girevole femmina con tenuta piana e funzione Leak Before Pressed che permette di individuare facilmente le perdite in caso di mancata pressatura.</w:t>
            </w:r>
          </w:p>
          <w:p w14:paraId="638C4279" w14:textId="28C45431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26x3/4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con profilo per pinzatura TH, B, U, H, F.</w:t>
            </w:r>
          </w:p>
          <w:p w14:paraId="02773106" w14:textId="47CDB2A9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1A076EB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3FED0A4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197080F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A1CF140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360213A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9E7AD60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7F306BA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155F905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A3EFA6C" w14:textId="77777777" w:rsidR="00D26506" w:rsidRPr="00AF7B0B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5D19F79F" w14:textId="77777777" w:rsidR="00D26506" w:rsidRPr="00AF7B0B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483D684D" w14:textId="7EA9FCA6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con dado girevole femmina, tenuta piana 26x3/4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D26506" w:rsidRPr="009279E2" w14:paraId="075ECBBE" w14:textId="77777777" w:rsidTr="00904071">
        <w:tc>
          <w:tcPr>
            <w:tcW w:w="1311" w:type="dxa"/>
          </w:tcPr>
          <w:p w14:paraId="3811B83A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28180058</w:t>
            </w:r>
          </w:p>
        </w:tc>
        <w:tc>
          <w:tcPr>
            <w:tcW w:w="2086" w:type="dxa"/>
          </w:tcPr>
          <w:p w14:paraId="1AD555E0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054C2CD3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femmina, tenuta piana</w:t>
            </w:r>
          </w:p>
          <w:p w14:paraId="566041D7" w14:textId="7B8CDC8C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26x1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45CAAEDF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con dado girevole femmina con tenuta piana e funzione Leak Before Pressed che permette di individuare facilmente le perdite in caso di mancata pressatura.</w:t>
            </w:r>
          </w:p>
          <w:p w14:paraId="0BA36BB8" w14:textId="3D1D2AA4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26x1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con profilo per pinzatura TH, B, U, H, F.</w:t>
            </w:r>
          </w:p>
          <w:p w14:paraId="11F96621" w14:textId="0C9AD793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7CFA8E7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48F6023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B67FDB9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F7D8856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DE414E5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202843D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597D2FC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lastRenderedPageBreak/>
              <w:t>Temperatura massima di esercizio: 95 °C</w:t>
            </w:r>
          </w:p>
          <w:p w14:paraId="2C85B137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FEC5024" w14:textId="77777777" w:rsidR="00D26506" w:rsidRPr="00AF7B0B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47CB41A8" w14:textId="77777777" w:rsidR="00D26506" w:rsidRPr="00AF7B0B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5BA295EF" w14:textId="6975B111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con dado girevole femmina, tenuta piana 26x1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D26506" w:rsidRPr="009279E2" w14:paraId="01A640FC" w14:textId="77777777" w:rsidTr="00904071">
        <w:tc>
          <w:tcPr>
            <w:tcW w:w="1311" w:type="dxa"/>
          </w:tcPr>
          <w:p w14:paraId="5ABAEA4D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28180060</w:t>
            </w:r>
          </w:p>
        </w:tc>
        <w:tc>
          <w:tcPr>
            <w:tcW w:w="2086" w:type="dxa"/>
          </w:tcPr>
          <w:p w14:paraId="4FBB613E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628E561F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 dado girevole femmina, tenuta piana</w:t>
            </w:r>
          </w:p>
          <w:p w14:paraId="098AD1DC" w14:textId="02770BB8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32x1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</w:p>
        </w:tc>
        <w:tc>
          <w:tcPr>
            <w:tcW w:w="6101" w:type="dxa"/>
          </w:tcPr>
          <w:p w14:paraId="2DA19C4C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con dado girevole femmina con tenuta piana e funzione Leak Before Pressed che permette di individuare facilmente le perdite in caso di mancata pressatura.</w:t>
            </w:r>
          </w:p>
          <w:p w14:paraId="2BF5CC01" w14:textId="65C2C08E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32x1</w:t>
            </w:r>
            <w:r w:rsidR="00280505">
              <w:rPr>
                <w:rFonts w:ascii="Poppins" w:hAnsi="Poppins" w:cs="Poppins"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con profilo per pinzatura TH, B, U, H, F.</w:t>
            </w:r>
          </w:p>
          <w:p w14:paraId="08F73024" w14:textId="324D3486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DFE832A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7FA8A91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1A2D23D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3E6847DA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19939EE" w14:textId="77777777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E504118" w14:textId="77777777" w:rsidR="00D26506" w:rsidRPr="00586F53" w:rsidRDefault="00D26506" w:rsidP="00D26506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7DE0332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B2D67F5" w14:textId="77777777" w:rsidR="00D26506" w:rsidRPr="00586F53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7FA1732" w14:textId="77777777" w:rsidR="00D26506" w:rsidRPr="00AF7B0B" w:rsidRDefault="00D26506" w:rsidP="00D26506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lang w:val="fi-FI"/>
              </w:rPr>
            </w:pPr>
            <w:r w:rsidRPr="00AF7B0B">
              <w:rPr>
                <w:rFonts w:ascii="Poppins" w:hAnsi="Poppins" w:cs="Poppins"/>
                <w:lang w:val="fi-FI"/>
              </w:rPr>
              <w:t>Filettatura: G (UNI EN ISO 228-1)</w:t>
            </w:r>
          </w:p>
          <w:p w14:paraId="70588FEF" w14:textId="77777777" w:rsidR="00D26506" w:rsidRPr="00AF7B0B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1096BB90" w14:textId="23ABC8A6" w:rsidR="00D26506" w:rsidRPr="00586F53" w:rsidRDefault="00D26506" w:rsidP="00D2650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con dado girevole femmina, tenuta piana 32x1</w:t>
            </w:r>
            <w:r w:rsidR="00280505">
              <w:rPr>
                <w:rFonts w:ascii="Poppins" w:hAnsi="Poppins" w:cs="Poppins"/>
                <w:b/>
                <w:bCs/>
                <w:sz w:val="20"/>
              </w:rPr>
              <w:t>”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C31449" w:rsidRPr="009279E2" w14:paraId="29ED2044" w14:textId="77777777" w:rsidTr="00904071">
        <w:tc>
          <w:tcPr>
            <w:tcW w:w="1311" w:type="dxa"/>
          </w:tcPr>
          <w:p w14:paraId="2E556352" w14:textId="0DD270F4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28181000</w:t>
            </w:r>
          </w:p>
        </w:tc>
        <w:tc>
          <w:tcPr>
            <w:tcW w:w="2086" w:type="dxa"/>
          </w:tcPr>
          <w:p w14:paraId="5D4403A0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154BF9C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intermedio </w:t>
            </w:r>
          </w:p>
          <w:p w14:paraId="1CD01529" w14:textId="1EBAFDCC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16x16</w:t>
            </w:r>
          </w:p>
        </w:tc>
        <w:tc>
          <w:tcPr>
            <w:tcW w:w="6101" w:type="dxa"/>
          </w:tcPr>
          <w:p w14:paraId="06A74A2A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intermedio con funzione Leak Before Pressed che permette di individuare facilmente le perdite in caso di mancata pressatura.</w:t>
            </w:r>
          </w:p>
          <w:p w14:paraId="5AD4D292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16x16 con profilo per pinzatura TH, B, U, H, F.</w:t>
            </w:r>
          </w:p>
          <w:p w14:paraId="319F166A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F2B9F2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78548F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F4C6B7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1C2ADB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48FDD6A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E2DF65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45112D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54DBAA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1FD35CA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5C88D99" w14:textId="0B170668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intermedio 16x16 o equivalente.</w:t>
            </w:r>
          </w:p>
        </w:tc>
      </w:tr>
      <w:tr w:rsidR="00C31449" w:rsidRPr="009279E2" w14:paraId="2C61DD77" w14:textId="77777777" w:rsidTr="00904071">
        <w:tc>
          <w:tcPr>
            <w:tcW w:w="1311" w:type="dxa"/>
          </w:tcPr>
          <w:p w14:paraId="3F97A225" w14:textId="757DFF1C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28181002</w:t>
            </w:r>
          </w:p>
        </w:tc>
        <w:tc>
          <w:tcPr>
            <w:tcW w:w="2086" w:type="dxa"/>
          </w:tcPr>
          <w:p w14:paraId="7DB0BF0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009DFC2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intermedio </w:t>
            </w:r>
          </w:p>
          <w:p w14:paraId="37343398" w14:textId="47DF91C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20x20</w:t>
            </w:r>
          </w:p>
        </w:tc>
        <w:tc>
          <w:tcPr>
            <w:tcW w:w="6101" w:type="dxa"/>
          </w:tcPr>
          <w:p w14:paraId="66E853D0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intermedio con funzione Leak Before Pressed che permette di individuare facilmente le perdite in caso di mancata pressatura.</w:t>
            </w:r>
          </w:p>
          <w:p w14:paraId="79E433A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Misura 20x20 con profilo per pinzatura TH, B, U, H, F.</w:t>
            </w:r>
          </w:p>
          <w:p w14:paraId="429F108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B4A943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724D52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B12049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D481E3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2BC8870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5CB03B6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85A1A7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3B6D7D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588265C9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8AC1300" w14:textId="57A91A25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intermedio 20x20 o equivalente.</w:t>
            </w:r>
          </w:p>
        </w:tc>
      </w:tr>
      <w:tr w:rsidR="00C31449" w:rsidRPr="009279E2" w14:paraId="4A9A4BEE" w14:textId="77777777" w:rsidTr="00904071">
        <w:tc>
          <w:tcPr>
            <w:tcW w:w="1311" w:type="dxa"/>
          </w:tcPr>
          <w:p w14:paraId="30367600" w14:textId="78780F7F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28181004</w:t>
            </w:r>
          </w:p>
        </w:tc>
        <w:tc>
          <w:tcPr>
            <w:tcW w:w="2086" w:type="dxa"/>
          </w:tcPr>
          <w:p w14:paraId="30F77160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1FC53BA1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intermedio </w:t>
            </w:r>
          </w:p>
          <w:p w14:paraId="3459AF73" w14:textId="6C8D5B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26x26</w:t>
            </w:r>
          </w:p>
        </w:tc>
        <w:tc>
          <w:tcPr>
            <w:tcW w:w="6101" w:type="dxa"/>
          </w:tcPr>
          <w:p w14:paraId="05FAC51E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intermedio con funzione Leak Before Pressed che permette di individuare facilmente le perdite in caso di mancata pressatura.</w:t>
            </w:r>
          </w:p>
          <w:p w14:paraId="0068BE22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26x26 con profilo per pinzatura TH, B, U, H, F.</w:t>
            </w:r>
          </w:p>
          <w:p w14:paraId="4D52D499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DB2DEE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21E2CA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AA4738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1F2342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3C88C86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FC3B2E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1B3AAB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4A974B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3F06854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FAC9342" w14:textId="3F70A32C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intermedio 26x26 o equivalente.</w:t>
            </w:r>
          </w:p>
        </w:tc>
      </w:tr>
      <w:tr w:rsidR="00C31449" w:rsidRPr="009279E2" w14:paraId="46A8A197" w14:textId="77777777" w:rsidTr="00904071">
        <w:tc>
          <w:tcPr>
            <w:tcW w:w="1311" w:type="dxa"/>
          </w:tcPr>
          <w:p w14:paraId="35D3B4E5" w14:textId="03ECAA7B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28181006</w:t>
            </w:r>
          </w:p>
        </w:tc>
        <w:tc>
          <w:tcPr>
            <w:tcW w:w="2086" w:type="dxa"/>
          </w:tcPr>
          <w:p w14:paraId="2954D879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</w:t>
            </w:r>
          </w:p>
          <w:p w14:paraId="37015EB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intermedio </w:t>
            </w:r>
          </w:p>
          <w:p w14:paraId="15CF89F0" w14:textId="4A9C6F1F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32x32</w:t>
            </w:r>
          </w:p>
        </w:tc>
        <w:tc>
          <w:tcPr>
            <w:tcW w:w="6101" w:type="dxa"/>
          </w:tcPr>
          <w:p w14:paraId="6E5FD8C4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intermedio con funzione Leak Before Pressed che permette di individuare facilmente le perdite in caso di mancata pressatura.</w:t>
            </w:r>
          </w:p>
          <w:p w14:paraId="6E0BD59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32x32 con profilo per pinzatura TH, B, U, H, F.</w:t>
            </w:r>
          </w:p>
          <w:p w14:paraId="570E85A1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329681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68B758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F288BD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189A21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81CA7F9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E64BDD9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9D3EA4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1CEE5E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95734D6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5EB805F" w14:textId="66D54ED3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intermedio 32x32 o equivalente.</w:t>
            </w:r>
          </w:p>
        </w:tc>
      </w:tr>
      <w:tr w:rsidR="00C31449" w:rsidRPr="009279E2" w14:paraId="47E52352" w14:textId="77777777" w:rsidTr="00904071">
        <w:tc>
          <w:tcPr>
            <w:tcW w:w="1311" w:type="dxa"/>
          </w:tcPr>
          <w:p w14:paraId="75B47116" w14:textId="476EE198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28181008</w:t>
            </w:r>
          </w:p>
        </w:tc>
        <w:tc>
          <w:tcPr>
            <w:tcW w:w="2086" w:type="dxa"/>
          </w:tcPr>
          <w:p w14:paraId="03D1694D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 intermedio ridotto</w:t>
            </w:r>
          </w:p>
          <w:p w14:paraId="266347F7" w14:textId="13C163BA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20x16</w:t>
            </w:r>
          </w:p>
        </w:tc>
        <w:tc>
          <w:tcPr>
            <w:tcW w:w="6101" w:type="dxa"/>
          </w:tcPr>
          <w:p w14:paraId="7D1B853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intermedio ridotto con funzione Leak Before Pressed che permette di individuare facilmente le perdite in caso di mancata pressatura.</w:t>
            </w:r>
          </w:p>
          <w:p w14:paraId="23D3C84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20x16 con profilo per pinzatura TH, B, U, H, F.</w:t>
            </w:r>
          </w:p>
          <w:p w14:paraId="0EB85372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066009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431D2A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66B788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3FAE84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BAD7F20" w14:textId="77777777" w:rsidR="00C31449" w:rsidRPr="00586F53" w:rsidRDefault="00C31449" w:rsidP="00C3144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9F2C339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13817F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FFBD8F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BBF2FB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9CC910B" w14:textId="020FDC72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20x16 o equivalente.</w:t>
            </w:r>
          </w:p>
        </w:tc>
      </w:tr>
      <w:tr w:rsidR="00C31449" w:rsidRPr="009279E2" w14:paraId="57ADA116" w14:textId="77777777" w:rsidTr="00904071">
        <w:tc>
          <w:tcPr>
            <w:tcW w:w="1311" w:type="dxa"/>
          </w:tcPr>
          <w:p w14:paraId="7ABE90D3" w14:textId="2A42A3B9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28181010</w:t>
            </w:r>
          </w:p>
        </w:tc>
        <w:tc>
          <w:tcPr>
            <w:tcW w:w="2086" w:type="dxa"/>
          </w:tcPr>
          <w:p w14:paraId="598FC10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 intermedio ridotto</w:t>
            </w:r>
          </w:p>
          <w:p w14:paraId="7BC6F78B" w14:textId="7AEE0F8C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26x16</w:t>
            </w:r>
          </w:p>
        </w:tc>
        <w:tc>
          <w:tcPr>
            <w:tcW w:w="6101" w:type="dxa"/>
          </w:tcPr>
          <w:p w14:paraId="19D7696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intermedio ridotto con funzione Leak Before Pressed che permette di individuare facilmente le perdite in caso di mancata pressatura.</w:t>
            </w:r>
          </w:p>
          <w:p w14:paraId="77F3F593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26x16 con profilo per pinzatura TH, B, U, H, F.</w:t>
            </w:r>
          </w:p>
          <w:p w14:paraId="65210215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E59DF3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8D5C11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5B5D3CF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2F9812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8DC03A4" w14:textId="77777777" w:rsidR="00C31449" w:rsidRPr="00586F53" w:rsidRDefault="00C31449" w:rsidP="00C3144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B8481F3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579F2C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6264DD7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529212F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B138A4E" w14:textId="564BBAA0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26x16 o equivalente.</w:t>
            </w:r>
          </w:p>
        </w:tc>
      </w:tr>
      <w:tr w:rsidR="00C31449" w:rsidRPr="009279E2" w14:paraId="1F00B029" w14:textId="77777777" w:rsidTr="00904071">
        <w:tc>
          <w:tcPr>
            <w:tcW w:w="1311" w:type="dxa"/>
          </w:tcPr>
          <w:p w14:paraId="417CCB14" w14:textId="2ED4802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28181012</w:t>
            </w:r>
          </w:p>
        </w:tc>
        <w:tc>
          <w:tcPr>
            <w:tcW w:w="2086" w:type="dxa"/>
          </w:tcPr>
          <w:p w14:paraId="29452199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 intermedio ridotto</w:t>
            </w:r>
          </w:p>
          <w:p w14:paraId="6B878F30" w14:textId="5C26C4B8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26x20</w:t>
            </w:r>
          </w:p>
        </w:tc>
        <w:tc>
          <w:tcPr>
            <w:tcW w:w="6101" w:type="dxa"/>
          </w:tcPr>
          <w:p w14:paraId="5655B463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intermedio ridotto con funzione Leak Before Pressed che permette di individuare facilmente le perdite in caso di mancata pressatura.</w:t>
            </w:r>
          </w:p>
          <w:p w14:paraId="30F6293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26x20 con profilo per pinzatura TH, B, U, H, F.</w:t>
            </w:r>
          </w:p>
          <w:p w14:paraId="6E98B285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3057C5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48028B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3A5D75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lastRenderedPageBreak/>
              <w:t>Bussola in acciaio inox AISI 304</w:t>
            </w:r>
          </w:p>
          <w:p w14:paraId="7C439BB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8B9BDA1" w14:textId="77777777" w:rsidR="00C31449" w:rsidRPr="00586F53" w:rsidRDefault="00C31449" w:rsidP="00C3144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8ACB6F6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4F3BD4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5B22D2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F7C215E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A8D04DF" w14:textId="60521364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26x20 o equivalente.</w:t>
            </w:r>
          </w:p>
        </w:tc>
      </w:tr>
      <w:tr w:rsidR="00C31449" w:rsidRPr="009279E2" w14:paraId="174E84FC" w14:textId="77777777" w:rsidTr="00904071">
        <w:tc>
          <w:tcPr>
            <w:tcW w:w="1311" w:type="dxa"/>
          </w:tcPr>
          <w:p w14:paraId="446C7693" w14:textId="6CE15341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28181014</w:t>
            </w:r>
          </w:p>
        </w:tc>
        <w:tc>
          <w:tcPr>
            <w:tcW w:w="2086" w:type="dxa"/>
          </w:tcPr>
          <w:p w14:paraId="1B43E3E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 intermedio ridotto</w:t>
            </w:r>
          </w:p>
          <w:p w14:paraId="100DCCA8" w14:textId="168B793A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32x16</w:t>
            </w:r>
          </w:p>
        </w:tc>
        <w:tc>
          <w:tcPr>
            <w:tcW w:w="6101" w:type="dxa"/>
          </w:tcPr>
          <w:p w14:paraId="7FB66B27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intermedio ridotto con funzione Leak Before Pressed che permette di individuare facilmente le perdite in caso di mancata pressatura.</w:t>
            </w:r>
          </w:p>
          <w:p w14:paraId="1439A325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32x16 con profilo per pinzatura TH, B, U, H, F.</w:t>
            </w:r>
          </w:p>
          <w:p w14:paraId="02346C2E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026DAD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DA6DB9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5437DD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93F3AE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9C2B629" w14:textId="77777777" w:rsidR="00C31449" w:rsidRPr="00586F53" w:rsidRDefault="00C31449" w:rsidP="00C3144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DD3165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60DD4F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BAFBFD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05FE9E9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C71080B" w14:textId="7C8E3F3A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32x16 o equivalente.</w:t>
            </w:r>
          </w:p>
        </w:tc>
      </w:tr>
      <w:tr w:rsidR="00C31449" w:rsidRPr="009279E2" w14:paraId="6D8AB774" w14:textId="77777777" w:rsidTr="00904071">
        <w:tc>
          <w:tcPr>
            <w:tcW w:w="1311" w:type="dxa"/>
          </w:tcPr>
          <w:p w14:paraId="567464FB" w14:textId="2007B836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28181016</w:t>
            </w:r>
          </w:p>
        </w:tc>
        <w:tc>
          <w:tcPr>
            <w:tcW w:w="2086" w:type="dxa"/>
          </w:tcPr>
          <w:p w14:paraId="6332A0D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 intermedio ridotto</w:t>
            </w:r>
          </w:p>
          <w:p w14:paraId="4A52E1BA" w14:textId="28516546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32x20</w:t>
            </w:r>
          </w:p>
        </w:tc>
        <w:tc>
          <w:tcPr>
            <w:tcW w:w="6101" w:type="dxa"/>
          </w:tcPr>
          <w:p w14:paraId="55A6E9F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intermedio ridotto con funzione Leak Before Pressed che permette di individuare facilmente le perdite in caso di mancata pressatura.</w:t>
            </w:r>
          </w:p>
          <w:p w14:paraId="7F6BC4F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32x20 con profilo per pinzatura TH, B, U, H, F.</w:t>
            </w:r>
          </w:p>
          <w:p w14:paraId="6470E038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956BB1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F54D0D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23DC1C9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E40F8D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D97F860" w14:textId="77777777" w:rsidR="00C31449" w:rsidRPr="00586F53" w:rsidRDefault="00C31449" w:rsidP="00C3144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A20364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0CFB6A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B9F3BF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6CBA8DA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8AA6FAA" w14:textId="7C3D2A11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32x20 o equivalente.</w:t>
            </w:r>
          </w:p>
        </w:tc>
      </w:tr>
      <w:tr w:rsidR="00C31449" w:rsidRPr="009279E2" w14:paraId="0FB2E0AF" w14:textId="77777777" w:rsidTr="00904071">
        <w:tc>
          <w:tcPr>
            <w:tcW w:w="1311" w:type="dxa"/>
          </w:tcPr>
          <w:p w14:paraId="5F2E443A" w14:textId="266C769F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28181018</w:t>
            </w:r>
          </w:p>
        </w:tc>
        <w:tc>
          <w:tcPr>
            <w:tcW w:w="2086" w:type="dxa"/>
          </w:tcPr>
          <w:p w14:paraId="2A0F88A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Gerpex LBP intermedio ridotto</w:t>
            </w:r>
          </w:p>
          <w:p w14:paraId="0CFC473B" w14:textId="30FB49A9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32x26</w:t>
            </w:r>
          </w:p>
        </w:tc>
        <w:tc>
          <w:tcPr>
            <w:tcW w:w="6101" w:type="dxa"/>
          </w:tcPr>
          <w:p w14:paraId="3345B90E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Diritto LBP intermedio ridotto con funzione Leak Before Pressed che permette di individuare facilmente le perdite in caso di mancata pressatura.</w:t>
            </w:r>
          </w:p>
          <w:p w14:paraId="14D90DB4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32x26 con profilo per pinzatura TH, B, U, H, F.</w:t>
            </w:r>
          </w:p>
          <w:p w14:paraId="65EF6E08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D5D193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79D844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20E7CF0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7FE7E2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93AC854" w14:textId="77777777" w:rsidR="00C31449" w:rsidRPr="00586F53" w:rsidRDefault="00C31449" w:rsidP="00C3144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F242BD6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9B28B2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19246C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3B1ABFE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54553F6" w14:textId="46FEC31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32x26 o equivalente.</w:t>
            </w:r>
          </w:p>
        </w:tc>
      </w:tr>
      <w:tr w:rsidR="00C31449" w:rsidRPr="009279E2" w14:paraId="67041981" w14:textId="77777777" w:rsidTr="00904071">
        <w:tc>
          <w:tcPr>
            <w:tcW w:w="1311" w:type="dxa"/>
          </w:tcPr>
          <w:p w14:paraId="4151A89F" w14:textId="4A728934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28180218</w:t>
            </w:r>
          </w:p>
        </w:tc>
        <w:tc>
          <w:tcPr>
            <w:tcW w:w="2086" w:type="dxa"/>
          </w:tcPr>
          <w:p w14:paraId="27067D36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Tappo Gerpex LBP</w:t>
            </w:r>
          </w:p>
          <w:p w14:paraId="74BEB945" w14:textId="2188224A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16x2</w:t>
            </w:r>
          </w:p>
        </w:tc>
        <w:tc>
          <w:tcPr>
            <w:tcW w:w="6101" w:type="dxa"/>
          </w:tcPr>
          <w:p w14:paraId="3EF52B45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Tappo Gerpex LBP con funzione Leak Before Pressed che permette di individuare facilmente le perdite in caso di mancata pressatura.</w:t>
            </w:r>
          </w:p>
          <w:p w14:paraId="5E89D8F8" w14:textId="0DF29423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16x2 con profilo per pinzatura TH, B, U, H, F.</w:t>
            </w:r>
          </w:p>
          <w:p w14:paraId="6955994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3E71EC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49573A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4832EC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7A56E7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08BA897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8CF8F22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DB2E2F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2B91E5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2CE44A1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3D68048" w14:textId="6E63BC9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Tappo Gerpex LBP 16x2 o equivalente.</w:t>
            </w:r>
          </w:p>
        </w:tc>
      </w:tr>
      <w:tr w:rsidR="00C31449" w:rsidRPr="009279E2" w14:paraId="05C2E7F7" w14:textId="77777777" w:rsidTr="00904071">
        <w:tc>
          <w:tcPr>
            <w:tcW w:w="1311" w:type="dxa"/>
          </w:tcPr>
          <w:p w14:paraId="0FDEBEEA" w14:textId="595EE5A1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28180220</w:t>
            </w:r>
          </w:p>
        </w:tc>
        <w:tc>
          <w:tcPr>
            <w:tcW w:w="2086" w:type="dxa"/>
          </w:tcPr>
          <w:p w14:paraId="289C482D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Tappo Gerpex LBP</w:t>
            </w:r>
          </w:p>
          <w:p w14:paraId="6F4EDB1D" w14:textId="443D062B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20x2</w:t>
            </w:r>
          </w:p>
        </w:tc>
        <w:tc>
          <w:tcPr>
            <w:tcW w:w="6101" w:type="dxa"/>
          </w:tcPr>
          <w:p w14:paraId="5400D5BB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Tappo Gerpex LBP con funzione Leak Before Pressed che permette di individuare facilmente le perdite in caso di mancata pressatura.</w:t>
            </w:r>
          </w:p>
          <w:p w14:paraId="3F14524E" w14:textId="0DDF0B0B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20x2 con profilo per pinzatura TH, B, U, H, F.</w:t>
            </w:r>
          </w:p>
          <w:p w14:paraId="09A65F58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EA460C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3207EE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0B1B6B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CBA7C6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943DFBA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BEAA7A7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lastRenderedPageBreak/>
              <w:t>Dati tecnici:</w:t>
            </w:r>
          </w:p>
          <w:p w14:paraId="742E9DA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B626CA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49F0096E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F38EC02" w14:textId="2FADF35A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Tappo Gerpex LBP 20x2 o equivalente.</w:t>
            </w:r>
          </w:p>
        </w:tc>
      </w:tr>
      <w:tr w:rsidR="00C31449" w:rsidRPr="009279E2" w14:paraId="743ADC5E" w14:textId="77777777" w:rsidTr="00904071">
        <w:tc>
          <w:tcPr>
            <w:tcW w:w="1311" w:type="dxa"/>
          </w:tcPr>
          <w:p w14:paraId="52DA1F41" w14:textId="4B53D338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28180222</w:t>
            </w:r>
          </w:p>
        </w:tc>
        <w:tc>
          <w:tcPr>
            <w:tcW w:w="2086" w:type="dxa"/>
          </w:tcPr>
          <w:p w14:paraId="69DAFB49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Tappo Gerpex LBP</w:t>
            </w:r>
          </w:p>
          <w:p w14:paraId="14EDD4B0" w14:textId="527D534D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26x2</w:t>
            </w:r>
          </w:p>
        </w:tc>
        <w:tc>
          <w:tcPr>
            <w:tcW w:w="6101" w:type="dxa"/>
          </w:tcPr>
          <w:p w14:paraId="0A1B3787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Tappo Gerpex LBP con funzione Leak Before Pressed che permette di individuare facilmente le perdite in caso di mancata pressatura.</w:t>
            </w:r>
          </w:p>
          <w:p w14:paraId="512DD955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 x 2 con profilo per pinzatura TH, B, U, H, F.</w:t>
            </w:r>
          </w:p>
          <w:p w14:paraId="66F780E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019BEE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6BE076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32EBF9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3785D5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BA1C4DF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80A78E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4CDF4B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C32CBE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3C63835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3050FC6" w14:textId="2359B4A6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Tappo Gerpex LBP 26x2 o equivalente.</w:t>
            </w:r>
          </w:p>
        </w:tc>
      </w:tr>
      <w:tr w:rsidR="00C31449" w:rsidRPr="009279E2" w14:paraId="4752F767" w14:textId="77777777" w:rsidTr="00904071">
        <w:tc>
          <w:tcPr>
            <w:tcW w:w="1311" w:type="dxa"/>
          </w:tcPr>
          <w:p w14:paraId="6200CA74" w14:textId="02ED0584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28180224</w:t>
            </w:r>
          </w:p>
        </w:tc>
        <w:tc>
          <w:tcPr>
            <w:tcW w:w="2086" w:type="dxa"/>
          </w:tcPr>
          <w:p w14:paraId="59F9561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Tappo Gerpex LBP</w:t>
            </w:r>
          </w:p>
          <w:p w14:paraId="53639E5A" w14:textId="26D1AEF2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32x2</w:t>
            </w:r>
          </w:p>
        </w:tc>
        <w:tc>
          <w:tcPr>
            <w:tcW w:w="6101" w:type="dxa"/>
          </w:tcPr>
          <w:p w14:paraId="458C3824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Tappo Gerpex LBP con funzione Leak Before Pressed che permette di individuare facilmente le perdite in caso di mancata pressatura.</w:t>
            </w:r>
          </w:p>
          <w:p w14:paraId="2F528C34" w14:textId="3CA5081B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32x2 con profilo per pinzatura TH, B, U, H, F.</w:t>
            </w:r>
          </w:p>
          <w:p w14:paraId="0CD9798A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E18640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8C1F93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2481C3C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140E0F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1025F1B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3077BA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120992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A9F557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5D9D8A58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FBED736" w14:textId="7773710A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Tappo Gerpex LBP 32x2 o equivalente.</w:t>
            </w:r>
          </w:p>
        </w:tc>
      </w:tr>
      <w:tr w:rsidR="00C31449" w:rsidRPr="009279E2" w14:paraId="1142F8BF" w14:textId="77777777" w:rsidTr="00904071">
        <w:tc>
          <w:tcPr>
            <w:tcW w:w="1311" w:type="dxa"/>
          </w:tcPr>
          <w:p w14:paraId="5880CCB8" w14:textId="185C20EC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28180226</w:t>
            </w:r>
          </w:p>
        </w:tc>
        <w:tc>
          <w:tcPr>
            <w:tcW w:w="2086" w:type="dxa"/>
          </w:tcPr>
          <w:p w14:paraId="2167C7B1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Adattatore </w:t>
            </w:r>
          </w:p>
          <w:p w14:paraId="25648F7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Gerpex LBP </w:t>
            </w:r>
          </w:p>
          <w:p w14:paraId="1DE1A579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rame/multistrato</w:t>
            </w:r>
          </w:p>
          <w:p w14:paraId="603AA5D4" w14:textId="0B381539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16x15 mm</w:t>
            </w:r>
          </w:p>
        </w:tc>
        <w:tc>
          <w:tcPr>
            <w:tcW w:w="6101" w:type="dxa"/>
          </w:tcPr>
          <w:p w14:paraId="3485187C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Adattatore Gerpex LBP rame/multistrato da 16 x 15 mm con funzione Leak Before Pressed che permette di individuare facilmente le perdite in caso di mancata pressatura.</w:t>
            </w:r>
          </w:p>
          <w:p w14:paraId="71091400" w14:textId="3FFD327B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16x15 mm con profilo per pinzatura TH, B, U, H, F.</w:t>
            </w:r>
          </w:p>
          <w:p w14:paraId="045144B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lastRenderedPageBreak/>
              <w:t>Il raccordo è costruito da:</w:t>
            </w:r>
          </w:p>
          <w:p w14:paraId="3CC66FC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3BC22A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38B35D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E9C6D2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213CC3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Tubo in ottone CW617N (UNI EN 12164)</w:t>
            </w:r>
          </w:p>
          <w:p w14:paraId="6C8EB837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A3E0C71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9702BA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F46C4D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8FB120D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4F8A0F0" w14:textId="13961D25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Adattatore Gerpex LBP rame/multistrato 16x15 mm o equivalente.</w:t>
            </w:r>
          </w:p>
        </w:tc>
      </w:tr>
      <w:tr w:rsidR="00C31449" w:rsidRPr="009279E2" w14:paraId="18A573BF" w14:textId="77777777" w:rsidTr="00904071">
        <w:tc>
          <w:tcPr>
            <w:tcW w:w="1311" w:type="dxa"/>
          </w:tcPr>
          <w:p w14:paraId="1050BDD4" w14:textId="26C5E00D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28180228</w:t>
            </w:r>
          </w:p>
        </w:tc>
        <w:tc>
          <w:tcPr>
            <w:tcW w:w="2086" w:type="dxa"/>
          </w:tcPr>
          <w:p w14:paraId="103111A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Adattatore </w:t>
            </w:r>
          </w:p>
          <w:p w14:paraId="457F706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Gerpex LBP </w:t>
            </w:r>
          </w:p>
          <w:p w14:paraId="45085B30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rame/multistrato</w:t>
            </w:r>
          </w:p>
          <w:p w14:paraId="048F2398" w14:textId="6BD5A493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20x18 mm</w:t>
            </w:r>
          </w:p>
        </w:tc>
        <w:tc>
          <w:tcPr>
            <w:tcW w:w="6101" w:type="dxa"/>
          </w:tcPr>
          <w:p w14:paraId="2FD99ACB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Adattatore Gerpex LBP rame/multistrato da 20 x 18 mm con funzione Leak Before Pressed che permette di individuare facilmente le perdite in caso di mancata pressatura.</w:t>
            </w:r>
          </w:p>
          <w:p w14:paraId="4A1422E8" w14:textId="20F39BD8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20x18 mm con profilo per pinzatura TH, B, U, H, F.</w:t>
            </w:r>
          </w:p>
          <w:p w14:paraId="018BEAD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FBDC5D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E5B099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58AE3D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C541CC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1E0DE6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Tubo in ottone CW617N (UNI EN 12164)</w:t>
            </w:r>
          </w:p>
          <w:p w14:paraId="0AC1D72A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9681862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97C554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1E11B7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3E6F89F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2552CD4" w14:textId="410DEA4E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Adattatore Gerpex LBP rame/multistrato 20x18 mm o equivalente.</w:t>
            </w:r>
          </w:p>
        </w:tc>
      </w:tr>
      <w:tr w:rsidR="00C31449" w:rsidRPr="009279E2" w14:paraId="51AB14BB" w14:textId="77777777" w:rsidTr="00904071">
        <w:tc>
          <w:tcPr>
            <w:tcW w:w="1311" w:type="dxa"/>
          </w:tcPr>
          <w:p w14:paraId="0A79F318" w14:textId="683EE37A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28180230</w:t>
            </w:r>
          </w:p>
        </w:tc>
        <w:tc>
          <w:tcPr>
            <w:tcW w:w="2086" w:type="dxa"/>
          </w:tcPr>
          <w:p w14:paraId="4FA99C9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Adattatore </w:t>
            </w:r>
          </w:p>
          <w:p w14:paraId="38E9C59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Gerpex LBP </w:t>
            </w:r>
          </w:p>
          <w:p w14:paraId="7B4F1A0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rame/multistrato</w:t>
            </w:r>
          </w:p>
          <w:p w14:paraId="036F9E70" w14:textId="3D540943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20x22 mm</w:t>
            </w:r>
          </w:p>
        </w:tc>
        <w:tc>
          <w:tcPr>
            <w:tcW w:w="6101" w:type="dxa"/>
          </w:tcPr>
          <w:p w14:paraId="28F08B4C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Adattatore Gerpex LBP rame/multistrato da 20 x 22 mm con funzione Leak Before Pressed che permette di individuare facilmente le perdite in caso di mancata pressatura.</w:t>
            </w:r>
          </w:p>
          <w:p w14:paraId="2F1CA167" w14:textId="6D47A6DE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20x22 mm con profilo per pinzatura TH, B, U, H, F.</w:t>
            </w:r>
          </w:p>
          <w:p w14:paraId="7868A822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20717A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522A8A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5DACB96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650863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A3AE7B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Tubo in ottone CW617N (UNI EN 12164)</w:t>
            </w:r>
          </w:p>
          <w:p w14:paraId="60D84699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41943B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848493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lastRenderedPageBreak/>
              <w:t>Temperatura massima di esercizio: 95 °C</w:t>
            </w:r>
          </w:p>
          <w:p w14:paraId="482D3BC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A5B7D71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C1DE36F" w14:textId="78B42A32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Adattatore Gerpex LBP rame/multistrato 20x22 mm o equivalente.</w:t>
            </w:r>
          </w:p>
        </w:tc>
      </w:tr>
      <w:tr w:rsidR="00C31449" w:rsidRPr="009279E2" w14:paraId="31F02EC8" w14:textId="77777777" w:rsidTr="00904071">
        <w:tc>
          <w:tcPr>
            <w:tcW w:w="1311" w:type="dxa"/>
          </w:tcPr>
          <w:p w14:paraId="6BEB18EB" w14:textId="4BA1A51E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28180232</w:t>
            </w:r>
          </w:p>
        </w:tc>
        <w:tc>
          <w:tcPr>
            <w:tcW w:w="2086" w:type="dxa"/>
          </w:tcPr>
          <w:p w14:paraId="13485D5F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Adattatore </w:t>
            </w:r>
          </w:p>
          <w:p w14:paraId="5A32C773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Gerpex LBP </w:t>
            </w:r>
          </w:p>
          <w:p w14:paraId="691A5A9F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rame/multistrato</w:t>
            </w:r>
          </w:p>
          <w:p w14:paraId="3527E42F" w14:textId="1DE671C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26x22 mm</w:t>
            </w:r>
          </w:p>
        </w:tc>
        <w:tc>
          <w:tcPr>
            <w:tcW w:w="6101" w:type="dxa"/>
          </w:tcPr>
          <w:p w14:paraId="0ABFF7AE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Adattatore Gerpex LBP rame/multistrato da 26 x 22 mm con funzione Leak Before Pressed che permette di individuare facilmente le perdite in caso di mancata pressatura.</w:t>
            </w:r>
          </w:p>
          <w:p w14:paraId="018D7E78" w14:textId="45E7D602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26x22 mm con profilo per pinzatura TH, B, U, H, F.</w:t>
            </w:r>
          </w:p>
          <w:p w14:paraId="2C39742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32A86C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180D6D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6BE0EA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445863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A398E6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Tubo in ottone CW617N (UNI EN 12164)</w:t>
            </w:r>
          </w:p>
          <w:p w14:paraId="0D197471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494D750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D14DDB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48BBF6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039C1BC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669BFCE" w14:textId="28F8055C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Adattatore Gerpex LBP rame/multistrato 26x22 mm o equivalente.</w:t>
            </w:r>
          </w:p>
        </w:tc>
      </w:tr>
      <w:tr w:rsidR="00C31449" w:rsidRPr="009279E2" w14:paraId="52FA7E65" w14:textId="77777777" w:rsidTr="00904071">
        <w:tc>
          <w:tcPr>
            <w:tcW w:w="1311" w:type="dxa"/>
          </w:tcPr>
          <w:p w14:paraId="7A48E0F9" w14:textId="7B65D8EA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28180234</w:t>
            </w:r>
          </w:p>
        </w:tc>
        <w:tc>
          <w:tcPr>
            <w:tcW w:w="2086" w:type="dxa"/>
          </w:tcPr>
          <w:p w14:paraId="0D3F8E3C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Adattatore </w:t>
            </w:r>
          </w:p>
          <w:p w14:paraId="5A4045C6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Gerpex LBP </w:t>
            </w:r>
          </w:p>
          <w:p w14:paraId="6EC19CAF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rame/multistrato</w:t>
            </w:r>
          </w:p>
          <w:p w14:paraId="58EBB7A0" w14:textId="3871C59E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32x28 mm</w:t>
            </w:r>
          </w:p>
        </w:tc>
        <w:tc>
          <w:tcPr>
            <w:tcW w:w="6101" w:type="dxa"/>
          </w:tcPr>
          <w:p w14:paraId="15D90BFD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Adattatore Gerpex LBP rame/multistrato da 32 x 28 mm con funzione Leak Before Pressed che permette di individuare facilmente le perdite in caso di mancata pressatura.</w:t>
            </w:r>
          </w:p>
          <w:p w14:paraId="42ADB556" w14:textId="1AB9E933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32x28 mm con profilo per pinzatura TH, B, U, H, F.</w:t>
            </w:r>
          </w:p>
          <w:p w14:paraId="6B0E2B31" w14:textId="54295F41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99BF50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F14F67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240586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98B1B3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8A0CE20" w14:textId="77777777" w:rsidR="00C31449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Tubo in ottone CW617N (UNI EN 12164)</w:t>
            </w:r>
          </w:p>
          <w:p w14:paraId="1B9C7D48" w14:textId="77777777" w:rsidR="00742ACA" w:rsidRPr="00742ACA" w:rsidRDefault="00742ACA" w:rsidP="00742ACA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6C1068B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C8EB63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9F1EFA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1834A3B" w14:textId="77777777" w:rsidR="00C31449" w:rsidRPr="00586F53" w:rsidRDefault="00C31449" w:rsidP="00C3144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5F06909" w14:textId="034F8A33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Adattatore Gerpex LBP rame/multistrato 32x28 mm o equivalente.</w:t>
            </w:r>
          </w:p>
        </w:tc>
      </w:tr>
      <w:tr w:rsidR="00C31449" w:rsidRPr="009279E2" w14:paraId="2F8A0A9F" w14:textId="77777777" w:rsidTr="00904071">
        <w:tc>
          <w:tcPr>
            <w:tcW w:w="1311" w:type="dxa"/>
          </w:tcPr>
          <w:p w14:paraId="6217A377" w14:textId="3547BC3C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102</w:t>
            </w:r>
          </w:p>
        </w:tc>
        <w:tc>
          <w:tcPr>
            <w:tcW w:w="2086" w:type="dxa"/>
          </w:tcPr>
          <w:p w14:paraId="3FE6F49B" w14:textId="1FED2B4B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</w:t>
            </w:r>
          </w:p>
          <w:p w14:paraId="1A42C49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16x16x16</w:t>
            </w:r>
          </w:p>
        </w:tc>
        <w:tc>
          <w:tcPr>
            <w:tcW w:w="6101" w:type="dxa"/>
          </w:tcPr>
          <w:p w14:paraId="0E7C8603" w14:textId="40C3AE9E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funzione Leak Before Pressed che permette di individuare facilmente le perdite in caso di mancata pressatura. </w:t>
            </w:r>
          </w:p>
          <w:p w14:paraId="5A2DDA8F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lastRenderedPageBreak/>
              <w:t>Misura 16x16x16 con profilo per pinzatura TH, B, U, H, F.</w:t>
            </w:r>
          </w:p>
          <w:p w14:paraId="5CEF96F9" w14:textId="27CD2BC2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E7FBAA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5287D9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D6723D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8D686A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8F7D030" w14:textId="77777777" w:rsidR="00C31449" w:rsidRPr="00586F53" w:rsidRDefault="00C31449" w:rsidP="00C3144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5FAAB62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C8DC8A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657D11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1FE179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</w:p>
          <w:p w14:paraId="7BDB84FE" w14:textId="0BF3EC74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16x16x16 o equivalente.</w:t>
            </w:r>
          </w:p>
        </w:tc>
      </w:tr>
      <w:tr w:rsidR="00C31449" w:rsidRPr="009279E2" w14:paraId="0127A443" w14:textId="77777777" w:rsidTr="00904071">
        <w:tc>
          <w:tcPr>
            <w:tcW w:w="1311" w:type="dxa"/>
          </w:tcPr>
          <w:p w14:paraId="5DC64376" w14:textId="2E1829F1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104</w:t>
            </w:r>
          </w:p>
        </w:tc>
        <w:tc>
          <w:tcPr>
            <w:tcW w:w="2086" w:type="dxa"/>
          </w:tcPr>
          <w:p w14:paraId="1A16ED92" w14:textId="2547B63C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</w:t>
            </w:r>
          </w:p>
          <w:p w14:paraId="7CA4BC7F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20x20x20</w:t>
            </w:r>
          </w:p>
        </w:tc>
        <w:tc>
          <w:tcPr>
            <w:tcW w:w="6101" w:type="dxa"/>
          </w:tcPr>
          <w:p w14:paraId="56E058C2" w14:textId="3059C382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funzione Leak Before Pressed che permette di individuare facilmente le perdite in caso di mancata pressatura. </w:t>
            </w:r>
          </w:p>
          <w:p w14:paraId="77B9F7C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20x20x20 con profilo per pinzatura TH, B, U, H, F.</w:t>
            </w:r>
          </w:p>
          <w:p w14:paraId="014B2933" w14:textId="24F0A636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B782DA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C7BDB8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6A26F8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09DC74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FF25624" w14:textId="77777777" w:rsidR="00C31449" w:rsidRPr="00586F53" w:rsidRDefault="00C31449" w:rsidP="00C3144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EDF8621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029A52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8B1010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980AD0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</w:p>
          <w:p w14:paraId="4879BBD5" w14:textId="7763926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20x20x20 o equivalente.</w:t>
            </w:r>
          </w:p>
        </w:tc>
      </w:tr>
      <w:tr w:rsidR="00C31449" w:rsidRPr="009279E2" w14:paraId="0B93FDE4" w14:textId="77777777" w:rsidTr="00904071">
        <w:tc>
          <w:tcPr>
            <w:tcW w:w="1311" w:type="dxa"/>
          </w:tcPr>
          <w:p w14:paraId="68D5558F" w14:textId="4187C18D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106</w:t>
            </w:r>
          </w:p>
        </w:tc>
        <w:tc>
          <w:tcPr>
            <w:tcW w:w="2086" w:type="dxa"/>
          </w:tcPr>
          <w:p w14:paraId="5B404A22" w14:textId="796BBF99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</w:t>
            </w:r>
          </w:p>
          <w:p w14:paraId="4C68D0F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26x26x26</w:t>
            </w:r>
          </w:p>
        </w:tc>
        <w:tc>
          <w:tcPr>
            <w:tcW w:w="6101" w:type="dxa"/>
          </w:tcPr>
          <w:p w14:paraId="6C259308" w14:textId="2EFF20F9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funzione Leak Before Pressed che permette di individuare facilmente le perdite in caso di mancata pressatura.</w:t>
            </w:r>
          </w:p>
          <w:p w14:paraId="78868B0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26x26x26 con profilo per pinzatura TH, B, U, H, F.</w:t>
            </w:r>
          </w:p>
          <w:p w14:paraId="48EAD4A7" w14:textId="47018570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3ECD90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04F54A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5E70A7B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2E032F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E10DD45" w14:textId="77777777" w:rsidR="00C31449" w:rsidRPr="00586F53" w:rsidRDefault="00C31449" w:rsidP="00C3144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8054CE0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E62F8A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5EAF3B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5195934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</w:p>
          <w:p w14:paraId="723F9069" w14:textId="5C5D69C0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26x26x26 o equivalente.</w:t>
            </w:r>
          </w:p>
        </w:tc>
      </w:tr>
      <w:tr w:rsidR="00C31449" w:rsidRPr="009279E2" w14:paraId="23C90884" w14:textId="77777777" w:rsidTr="00904071">
        <w:tc>
          <w:tcPr>
            <w:tcW w:w="1311" w:type="dxa"/>
          </w:tcPr>
          <w:p w14:paraId="477FBD1D" w14:textId="79020F2C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108</w:t>
            </w:r>
          </w:p>
        </w:tc>
        <w:tc>
          <w:tcPr>
            <w:tcW w:w="2086" w:type="dxa"/>
          </w:tcPr>
          <w:p w14:paraId="0A86DE9A" w14:textId="6E6DC6EA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</w:t>
            </w:r>
          </w:p>
          <w:p w14:paraId="73165DFC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32x32x32</w:t>
            </w:r>
          </w:p>
        </w:tc>
        <w:tc>
          <w:tcPr>
            <w:tcW w:w="6101" w:type="dxa"/>
          </w:tcPr>
          <w:p w14:paraId="3C20748C" w14:textId="17C8A86F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funzione Leak Before Pressed che permette di individuare facilmente le perdite in caso di mancata pressatura.</w:t>
            </w:r>
          </w:p>
          <w:p w14:paraId="4423FD32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32x32x32 con profilo per pinzatura TH, B, U, H, F.</w:t>
            </w:r>
          </w:p>
          <w:p w14:paraId="49BCC9DB" w14:textId="3CB58EDA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A98BB4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054D7F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51EE551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3F43CAF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6CF66DD" w14:textId="77777777" w:rsidR="00C31449" w:rsidRPr="00586F53" w:rsidRDefault="00C31449" w:rsidP="00C3144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DA9F809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C9D639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D0338B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FA333E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</w:p>
          <w:p w14:paraId="730BB91A" w14:textId="7A793DDC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32x32x32 o equivalente.</w:t>
            </w:r>
          </w:p>
        </w:tc>
      </w:tr>
      <w:tr w:rsidR="00C31449" w:rsidRPr="009279E2" w14:paraId="34B1447D" w14:textId="77777777" w:rsidTr="00904071">
        <w:tc>
          <w:tcPr>
            <w:tcW w:w="1311" w:type="dxa"/>
          </w:tcPr>
          <w:p w14:paraId="6EC77C05" w14:textId="72ED423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110</w:t>
            </w:r>
          </w:p>
        </w:tc>
        <w:tc>
          <w:tcPr>
            <w:tcW w:w="2086" w:type="dxa"/>
          </w:tcPr>
          <w:p w14:paraId="1312356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3C97D9A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75EDBC6E" w14:textId="2886CE91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16x20x16</w:t>
            </w:r>
          </w:p>
        </w:tc>
        <w:tc>
          <w:tcPr>
            <w:tcW w:w="6101" w:type="dxa"/>
          </w:tcPr>
          <w:p w14:paraId="56AF48CC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intermedio LBP con derivazione maschio e funzione Leak Before Pressed che permette di individuare facilmente le perdite in caso di mancata pressatura.</w:t>
            </w:r>
          </w:p>
          <w:p w14:paraId="1D8895D3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16x20x16 con profilo per pinzatura TH, B, U, H, F.</w:t>
            </w:r>
          </w:p>
          <w:p w14:paraId="1BE87FB8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17874E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52ACC6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5F0E55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599E9A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CA4AED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4D4306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B52493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ECED23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F6353B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C62C877" w14:textId="7A9B0822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16x20x16 o equivalente.</w:t>
            </w:r>
          </w:p>
        </w:tc>
      </w:tr>
      <w:tr w:rsidR="00C31449" w:rsidRPr="009279E2" w14:paraId="2BBAF9CA" w14:textId="77777777" w:rsidTr="00904071">
        <w:tc>
          <w:tcPr>
            <w:tcW w:w="1311" w:type="dxa"/>
          </w:tcPr>
          <w:p w14:paraId="70203702" w14:textId="540CA176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112</w:t>
            </w:r>
          </w:p>
        </w:tc>
        <w:tc>
          <w:tcPr>
            <w:tcW w:w="2086" w:type="dxa"/>
          </w:tcPr>
          <w:p w14:paraId="039B0E54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6E81538D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1EEB2E75" w14:textId="726F3A69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20x16x16</w:t>
            </w:r>
          </w:p>
        </w:tc>
        <w:tc>
          <w:tcPr>
            <w:tcW w:w="6101" w:type="dxa"/>
          </w:tcPr>
          <w:p w14:paraId="3020C774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749089F9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20x16x16 con profilo per pinzatura TH, B, U, H, F.</w:t>
            </w:r>
          </w:p>
          <w:p w14:paraId="680A17AE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63B62B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F473E5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B2FF92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lastRenderedPageBreak/>
              <w:t>Bussola in acciaio inox AISI 304</w:t>
            </w:r>
          </w:p>
          <w:p w14:paraId="3A76540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882DBAC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F323FB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5C3D88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555922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ED57C80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F61F32E" w14:textId="4DEC5BAE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20x16x16 o equivalente.</w:t>
            </w:r>
          </w:p>
        </w:tc>
      </w:tr>
      <w:tr w:rsidR="00C31449" w:rsidRPr="009279E2" w14:paraId="07E45283" w14:textId="77777777" w:rsidTr="00904071">
        <w:tc>
          <w:tcPr>
            <w:tcW w:w="1311" w:type="dxa"/>
          </w:tcPr>
          <w:p w14:paraId="0EC883FC" w14:textId="29C4458F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114</w:t>
            </w:r>
          </w:p>
        </w:tc>
        <w:tc>
          <w:tcPr>
            <w:tcW w:w="2086" w:type="dxa"/>
          </w:tcPr>
          <w:p w14:paraId="69AD508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38F7DD4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3D7C143E" w14:textId="17F0E581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20x16x20</w:t>
            </w:r>
          </w:p>
        </w:tc>
        <w:tc>
          <w:tcPr>
            <w:tcW w:w="6101" w:type="dxa"/>
          </w:tcPr>
          <w:p w14:paraId="0FA1513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3AB68706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20x16x20 con profilo per pinzatura TH, B, U, H, F.</w:t>
            </w:r>
          </w:p>
          <w:p w14:paraId="0766C04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BEC42F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1D27E7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3494DB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E36C30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5E44C04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244DFF1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74FD3A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C7782D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FE41FE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C21631E" w14:textId="5117FC6C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20x16x20 o equivalente.</w:t>
            </w:r>
          </w:p>
        </w:tc>
      </w:tr>
      <w:tr w:rsidR="00C31449" w:rsidRPr="009279E2" w14:paraId="2496DA86" w14:textId="77777777" w:rsidTr="00904071">
        <w:tc>
          <w:tcPr>
            <w:tcW w:w="1311" w:type="dxa"/>
          </w:tcPr>
          <w:p w14:paraId="1FBE4DC5" w14:textId="020B04A6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116</w:t>
            </w:r>
          </w:p>
        </w:tc>
        <w:tc>
          <w:tcPr>
            <w:tcW w:w="2086" w:type="dxa"/>
          </w:tcPr>
          <w:p w14:paraId="7BBDF4D2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4166160D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62BA4539" w14:textId="0468C193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20x20x16</w:t>
            </w:r>
          </w:p>
        </w:tc>
        <w:tc>
          <w:tcPr>
            <w:tcW w:w="6101" w:type="dxa"/>
          </w:tcPr>
          <w:p w14:paraId="41D6D781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6A16450E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20x20x16 con profilo per pinzatura TH, B, U, H, F.</w:t>
            </w:r>
          </w:p>
          <w:p w14:paraId="73641814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1FCA9F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511DF9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9BC9DA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3F8965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2AC4174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557BB4E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1B99A1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8586C6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43433FF3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EFE8090" w14:textId="28B60CDF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20x20x16 o equivalente.</w:t>
            </w:r>
          </w:p>
        </w:tc>
      </w:tr>
      <w:tr w:rsidR="00C31449" w:rsidRPr="009279E2" w14:paraId="37AB4501" w14:textId="77777777" w:rsidTr="00904071">
        <w:tc>
          <w:tcPr>
            <w:tcW w:w="1311" w:type="dxa"/>
          </w:tcPr>
          <w:p w14:paraId="3FBCC905" w14:textId="410B4AD5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118</w:t>
            </w:r>
          </w:p>
        </w:tc>
        <w:tc>
          <w:tcPr>
            <w:tcW w:w="2086" w:type="dxa"/>
          </w:tcPr>
          <w:p w14:paraId="69429A54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3B277743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4878A819" w14:textId="74170AA5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20x26x20</w:t>
            </w:r>
          </w:p>
        </w:tc>
        <w:tc>
          <w:tcPr>
            <w:tcW w:w="6101" w:type="dxa"/>
          </w:tcPr>
          <w:p w14:paraId="33005CD2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2FF5A7F3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20x26x20 con profilo per pinzatura TH, B, U, H, F.</w:t>
            </w:r>
          </w:p>
          <w:p w14:paraId="7E38EFF0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959C22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379FE4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A1DA94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EF4432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BC08BF4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4C5DB3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578BDE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41B163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E305C7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7D59468" w14:textId="257BDAF2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20x26x20 o equivalente.</w:t>
            </w:r>
          </w:p>
        </w:tc>
      </w:tr>
      <w:tr w:rsidR="00C31449" w:rsidRPr="009279E2" w14:paraId="3117A643" w14:textId="77777777" w:rsidTr="00904071">
        <w:tc>
          <w:tcPr>
            <w:tcW w:w="1311" w:type="dxa"/>
          </w:tcPr>
          <w:p w14:paraId="596FED6C" w14:textId="40BFC7A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120</w:t>
            </w:r>
          </w:p>
        </w:tc>
        <w:tc>
          <w:tcPr>
            <w:tcW w:w="2086" w:type="dxa"/>
          </w:tcPr>
          <w:p w14:paraId="185B27E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7C16F21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35F41E54" w14:textId="1752D532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20x32x20</w:t>
            </w:r>
          </w:p>
        </w:tc>
        <w:tc>
          <w:tcPr>
            <w:tcW w:w="6101" w:type="dxa"/>
          </w:tcPr>
          <w:p w14:paraId="5FC99B7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545E9FF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20x32x20 con profilo per pinzatura TH, B, U, H, F.</w:t>
            </w:r>
          </w:p>
          <w:p w14:paraId="4D2C92B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20630B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288482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143FDC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86C2C7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8F39CC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4D2C201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4698B4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011511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436032C6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13C4B0A" w14:textId="47F00E45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20x32x20 o equivalente.</w:t>
            </w:r>
          </w:p>
        </w:tc>
      </w:tr>
      <w:tr w:rsidR="00C31449" w:rsidRPr="009279E2" w14:paraId="66C9AF79" w14:textId="77777777" w:rsidTr="00904071">
        <w:tc>
          <w:tcPr>
            <w:tcW w:w="1311" w:type="dxa"/>
          </w:tcPr>
          <w:p w14:paraId="0912033B" w14:textId="025BCF49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122</w:t>
            </w:r>
          </w:p>
        </w:tc>
        <w:tc>
          <w:tcPr>
            <w:tcW w:w="2086" w:type="dxa"/>
          </w:tcPr>
          <w:p w14:paraId="172BDDD1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08E95A8C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1312A642" w14:textId="7B435924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26x16x20</w:t>
            </w:r>
          </w:p>
        </w:tc>
        <w:tc>
          <w:tcPr>
            <w:tcW w:w="6101" w:type="dxa"/>
          </w:tcPr>
          <w:p w14:paraId="61BFA154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0F9CF90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26x16x20 con profilo per pinzatura TH, B, U, H, F.</w:t>
            </w:r>
          </w:p>
          <w:p w14:paraId="140AF98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4149F4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62ED60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DD4F08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D1D4BA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7EC3E62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D21DA9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lastRenderedPageBreak/>
              <w:t>Dati tecnici:</w:t>
            </w:r>
          </w:p>
          <w:p w14:paraId="66CCAEE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55E7CA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4E1F1DC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D80F1D1" w14:textId="0E502424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26x16x20 o equivalente.</w:t>
            </w:r>
          </w:p>
        </w:tc>
      </w:tr>
      <w:tr w:rsidR="00C31449" w:rsidRPr="009279E2" w14:paraId="1E186544" w14:textId="77777777" w:rsidTr="00904071">
        <w:tc>
          <w:tcPr>
            <w:tcW w:w="1311" w:type="dxa"/>
          </w:tcPr>
          <w:p w14:paraId="708A370B" w14:textId="576AFB93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124</w:t>
            </w:r>
          </w:p>
        </w:tc>
        <w:tc>
          <w:tcPr>
            <w:tcW w:w="2086" w:type="dxa"/>
          </w:tcPr>
          <w:p w14:paraId="3E422D64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0BD419E4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016E99EF" w14:textId="62F1FB05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26x16x26</w:t>
            </w:r>
          </w:p>
        </w:tc>
        <w:tc>
          <w:tcPr>
            <w:tcW w:w="6101" w:type="dxa"/>
          </w:tcPr>
          <w:p w14:paraId="7837DBA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11F3C5D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26x16x26 con profilo per pinzatura TH, B, U, H, F.</w:t>
            </w:r>
          </w:p>
          <w:p w14:paraId="4FFA3102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C36FA6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430679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0027AC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A2CC7E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2FD0DA9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101C4AA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BE2976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ED74EF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4FD3FF0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B141FE6" w14:textId="6700F003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26x16x26 o equivalente.</w:t>
            </w:r>
          </w:p>
        </w:tc>
      </w:tr>
      <w:tr w:rsidR="00C31449" w:rsidRPr="009279E2" w14:paraId="24DFACB6" w14:textId="77777777" w:rsidTr="00904071">
        <w:tc>
          <w:tcPr>
            <w:tcW w:w="1311" w:type="dxa"/>
          </w:tcPr>
          <w:p w14:paraId="557D7F7C" w14:textId="17051478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126</w:t>
            </w:r>
          </w:p>
        </w:tc>
        <w:tc>
          <w:tcPr>
            <w:tcW w:w="2086" w:type="dxa"/>
          </w:tcPr>
          <w:p w14:paraId="38EEFEE9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43B60DC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4A90A6B7" w14:textId="3A3B8307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26x20x16</w:t>
            </w:r>
          </w:p>
        </w:tc>
        <w:tc>
          <w:tcPr>
            <w:tcW w:w="6101" w:type="dxa"/>
          </w:tcPr>
          <w:p w14:paraId="181E876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663E18F1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26x20x16 con profilo per pinzatura TH, B, U, H, F.</w:t>
            </w:r>
          </w:p>
          <w:p w14:paraId="774FC62A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A7239A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B1BD54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5D2C5F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2004F4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0EED88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5F646B5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4034B1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D65B50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1DEECC4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A589F30" w14:textId="098444C6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26x20x16 o equivalente.</w:t>
            </w:r>
          </w:p>
        </w:tc>
      </w:tr>
      <w:tr w:rsidR="00C31449" w:rsidRPr="009279E2" w14:paraId="09FE5900" w14:textId="77777777" w:rsidTr="00904071">
        <w:tc>
          <w:tcPr>
            <w:tcW w:w="1311" w:type="dxa"/>
          </w:tcPr>
          <w:p w14:paraId="40DEF0E2" w14:textId="0E0A5994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128</w:t>
            </w:r>
          </w:p>
        </w:tc>
        <w:tc>
          <w:tcPr>
            <w:tcW w:w="2086" w:type="dxa"/>
          </w:tcPr>
          <w:p w14:paraId="3E1B2C4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337E6B66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43CBE8D7" w14:textId="13EAE619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26x20x20</w:t>
            </w:r>
          </w:p>
        </w:tc>
        <w:tc>
          <w:tcPr>
            <w:tcW w:w="6101" w:type="dxa"/>
          </w:tcPr>
          <w:p w14:paraId="358A0FD8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0C8EA53E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26x20x20 con profilo per pinzatura TH, B, U, H, F.</w:t>
            </w:r>
          </w:p>
          <w:p w14:paraId="5765F1D8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lastRenderedPageBreak/>
              <w:t>Il raccordo è costruito da:</w:t>
            </w:r>
          </w:p>
          <w:p w14:paraId="7CFBDFC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5C3EBB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2836CE6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998459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1B2905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A583551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5024AD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63FE72B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38401C5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0B06424" w14:textId="1FC7C186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26x20x20 o equivalente.</w:t>
            </w:r>
          </w:p>
        </w:tc>
      </w:tr>
      <w:tr w:rsidR="00C31449" w:rsidRPr="009279E2" w14:paraId="29F19D82" w14:textId="77777777" w:rsidTr="00904071">
        <w:tc>
          <w:tcPr>
            <w:tcW w:w="1311" w:type="dxa"/>
          </w:tcPr>
          <w:p w14:paraId="1CA2ECF9" w14:textId="65902668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130</w:t>
            </w:r>
          </w:p>
        </w:tc>
        <w:tc>
          <w:tcPr>
            <w:tcW w:w="2086" w:type="dxa"/>
          </w:tcPr>
          <w:p w14:paraId="661E499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32FAB9B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3169D690" w14:textId="57B48038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26x20x26</w:t>
            </w:r>
          </w:p>
        </w:tc>
        <w:tc>
          <w:tcPr>
            <w:tcW w:w="6101" w:type="dxa"/>
          </w:tcPr>
          <w:p w14:paraId="42A7C826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39B6318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26x20x26 con profilo per pinzatura TH, B, U, H, F.</w:t>
            </w:r>
          </w:p>
          <w:p w14:paraId="1D97963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B6B557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FBB602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2644D1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CED9F6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3081F09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99B6B18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A6854D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F8C26E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4EBE5C5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4591E71" w14:textId="416930E9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26x20x26 o equivalente.</w:t>
            </w:r>
          </w:p>
        </w:tc>
      </w:tr>
      <w:tr w:rsidR="00C31449" w:rsidRPr="009279E2" w14:paraId="24110A3A" w14:textId="77777777" w:rsidTr="00904071">
        <w:tc>
          <w:tcPr>
            <w:tcW w:w="1311" w:type="dxa"/>
          </w:tcPr>
          <w:p w14:paraId="7F977E05" w14:textId="4D5471AE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132</w:t>
            </w:r>
          </w:p>
        </w:tc>
        <w:tc>
          <w:tcPr>
            <w:tcW w:w="2086" w:type="dxa"/>
          </w:tcPr>
          <w:p w14:paraId="3B99FA5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1D2615E1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71CA8857" w14:textId="592221A4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26x26x16</w:t>
            </w:r>
          </w:p>
        </w:tc>
        <w:tc>
          <w:tcPr>
            <w:tcW w:w="6101" w:type="dxa"/>
          </w:tcPr>
          <w:p w14:paraId="0D7186A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57480BC9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26x26x16 con profilo per pinzatura TH, B, U, H, F.</w:t>
            </w:r>
          </w:p>
          <w:p w14:paraId="01F90AA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A1B042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97A672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7D4ACC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4F5CF3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51B91A1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DAE91B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D1A387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1F3D15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41B1E5D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1DD5BA2" w14:textId="63736EEE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26x26x16 o equivalente.</w:t>
            </w:r>
          </w:p>
        </w:tc>
      </w:tr>
      <w:tr w:rsidR="00C31449" w:rsidRPr="009279E2" w14:paraId="65A4AC1C" w14:textId="77777777" w:rsidTr="00904071">
        <w:tc>
          <w:tcPr>
            <w:tcW w:w="1311" w:type="dxa"/>
          </w:tcPr>
          <w:p w14:paraId="5880C1C7" w14:textId="76FB48B6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134</w:t>
            </w:r>
          </w:p>
        </w:tc>
        <w:tc>
          <w:tcPr>
            <w:tcW w:w="2086" w:type="dxa"/>
          </w:tcPr>
          <w:p w14:paraId="212172F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1B444985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5E96DB43" w14:textId="25C53A5A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26x26x20</w:t>
            </w:r>
          </w:p>
        </w:tc>
        <w:tc>
          <w:tcPr>
            <w:tcW w:w="6101" w:type="dxa"/>
          </w:tcPr>
          <w:p w14:paraId="1A5C49A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6182D6B9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26x26x20 con profilo per pinzatura TH, B, U, H, F.</w:t>
            </w:r>
          </w:p>
          <w:p w14:paraId="73745A7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1C03AB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69A298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7337AA6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39904DF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00CBB66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37E25C0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97B0D9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0C547B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B5C82C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C668FBA" w14:textId="0F8F28FE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26x26x20 o equivalente.</w:t>
            </w:r>
          </w:p>
        </w:tc>
      </w:tr>
      <w:tr w:rsidR="00C31449" w:rsidRPr="009279E2" w14:paraId="6EA30857" w14:textId="77777777" w:rsidTr="00904071">
        <w:tc>
          <w:tcPr>
            <w:tcW w:w="1311" w:type="dxa"/>
          </w:tcPr>
          <w:p w14:paraId="603127E3" w14:textId="5EB7F43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136</w:t>
            </w:r>
          </w:p>
        </w:tc>
        <w:tc>
          <w:tcPr>
            <w:tcW w:w="2086" w:type="dxa"/>
          </w:tcPr>
          <w:p w14:paraId="5220C08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4D8750D0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58D4178A" w14:textId="5B341DDE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26x32x26</w:t>
            </w:r>
          </w:p>
        </w:tc>
        <w:tc>
          <w:tcPr>
            <w:tcW w:w="6101" w:type="dxa"/>
          </w:tcPr>
          <w:p w14:paraId="796AB379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0D742365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26x32x26 con profilo per pinzatura TH, B, U, H, F.</w:t>
            </w:r>
          </w:p>
          <w:p w14:paraId="3B7E85A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FDB093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0FDC59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7291413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9809AC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5BE810F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86A0233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5E351F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CCD539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5C0CAB49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B97EE6F" w14:textId="462D0E67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26x32x26 o equivalente.</w:t>
            </w:r>
          </w:p>
        </w:tc>
      </w:tr>
      <w:tr w:rsidR="00C31449" w:rsidRPr="009279E2" w14:paraId="14FE6B70" w14:textId="77777777" w:rsidTr="00904071">
        <w:tc>
          <w:tcPr>
            <w:tcW w:w="1311" w:type="dxa"/>
          </w:tcPr>
          <w:p w14:paraId="27F91C02" w14:textId="3022DDA3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138</w:t>
            </w:r>
          </w:p>
        </w:tc>
        <w:tc>
          <w:tcPr>
            <w:tcW w:w="2086" w:type="dxa"/>
          </w:tcPr>
          <w:p w14:paraId="449D8E1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6B617E1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1AB4466E" w14:textId="16303CB6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32x16x32</w:t>
            </w:r>
          </w:p>
        </w:tc>
        <w:tc>
          <w:tcPr>
            <w:tcW w:w="6101" w:type="dxa"/>
          </w:tcPr>
          <w:p w14:paraId="5395D6A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36598C68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32x16x32 con profilo per pinzatura TH, B, U, H, F.</w:t>
            </w:r>
          </w:p>
          <w:p w14:paraId="246C384A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6B845C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65A97E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C83196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C71F74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>Doppio O-ring in EPDM</w:t>
            </w:r>
          </w:p>
          <w:p w14:paraId="6B294D5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A88F2E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2DC2C5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39EC37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CBD008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0FEAB4D" w14:textId="77CC39EC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32x16x32 o equivalente.</w:t>
            </w:r>
          </w:p>
        </w:tc>
      </w:tr>
      <w:tr w:rsidR="00C31449" w:rsidRPr="009279E2" w14:paraId="3D0F5AC6" w14:textId="77777777" w:rsidTr="00904071">
        <w:tc>
          <w:tcPr>
            <w:tcW w:w="1311" w:type="dxa"/>
          </w:tcPr>
          <w:p w14:paraId="2EDD49F1" w14:textId="65E701D8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140</w:t>
            </w:r>
          </w:p>
        </w:tc>
        <w:tc>
          <w:tcPr>
            <w:tcW w:w="2086" w:type="dxa"/>
          </w:tcPr>
          <w:p w14:paraId="6A3EA09F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7FA4D5D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7A6A5C04" w14:textId="71AC9063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32x20x20</w:t>
            </w:r>
          </w:p>
        </w:tc>
        <w:tc>
          <w:tcPr>
            <w:tcW w:w="6101" w:type="dxa"/>
          </w:tcPr>
          <w:p w14:paraId="042C2CC4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2DBE05F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32x20x20 con profilo per pinzatura TH, B, U, H, F.</w:t>
            </w:r>
          </w:p>
          <w:p w14:paraId="6DF889E2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2CE8E2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9311D8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C4795E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14E4CC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3E45F5D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B2B29EE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1F483A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C6C533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2C08CC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D5911DE" w14:textId="044C4664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32x20x20 o equivalente.</w:t>
            </w:r>
          </w:p>
        </w:tc>
      </w:tr>
      <w:tr w:rsidR="00C31449" w:rsidRPr="009279E2" w14:paraId="1AA9A4D6" w14:textId="77777777" w:rsidTr="00904071">
        <w:tc>
          <w:tcPr>
            <w:tcW w:w="1311" w:type="dxa"/>
          </w:tcPr>
          <w:p w14:paraId="136B4480" w14:textId="16171DB2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142</w:t>
            </w:r>
          </w:p>
        </w:tc>
        <w:tc>
          <w:tcPr>
            <w:tcW w:w="2086" w:type="dxa"/>
          </w:tcPr>
          <w:p w14:paraId="0FDAE3AC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5B5D0530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152F9168" w14:textId="1A9CFC20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32x20x26</w:t>
            </w:r>
          </w:p>
        </w:tc>
        <w:tc>
          <w:tcPr>
            <w:tcW w:w="6101" w:type="dxa"/>
          </w:tcPr>
          <w:p w14:paraId="13810A81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587CB727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32x20x26 con profilo per pinzatura TH, B, U, H, F.</w:t>
            </w:r>
          </w:p>
          <w:p w14:paraId="438B272A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C6A417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35F19F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2743CD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04E3C8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475B52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2B38164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B77CC9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DEFBE7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16A3193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CEA1161" w14:textId="7AFBAB8A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32x20x26 o equivalente.</w:t>
            </w:r>
          </w:p>
        </w:tc>
      </w:tr>
      <w:tr w:rsidR="00C31449" w:rsidRPr="009279E2" w14:paraId="2DC8E173" w14:textId="77777777" w:rsidTr="00904071">
        <w:tc>
          <w:tcPr>
            <w:tcW w:w="1311" w:type="dxa"/>
          </w:tcPr>
          <w:p w14:paraId="3F93AE82" w14:textId="300113E5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144</w:t>
            </w:r>
          </w:p>
        </w:tc>
        <w:tc>
          <w:tcPr>
            <w:tcW w:w="2086" w:type="dxa"/>
          </w:tcPr>
          <w:p w14:paraId="34650C90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239FB805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1F9A994E" w14:textId="41636B23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32x32x16</w:t>
            </w:r>
          </w:p>
        </w:tc>
        <w:tc>
          <w:tcPr>
            <w:tcW w:w="6101" w:type="dxa"/>
          </w:tcPr>
          <w:p w14:paraId="1E11F6F5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323BD54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32x32x16 con profilo per pinzatura TH, B, U, H, F.</w:t>
            </w:r>
          </w:p>
          <w:p w14:paraId="3C72723E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D957FC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B52D0A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731C543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0D793E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950E6BF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FB0F637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2E28B1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7FF265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26D7193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8F80448" w14:textId="64815656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32x32x16 o equivalente.</w:t>
            </w:r>
          </w:p>
        </w:tc>
      </w:tr>
      <w:tr w:rsidR="00C31449" w:rsidRPr="009279E2" w14:paraId="73150E5E" w14:textId="77777777" w:rsidTr="00904071">
        <w:tc>
          <w:tcPr>
            <w:tcW w:w="1311" w:type="dxa"/>
          </w:tcPr>
          <w:p w14:paraId="5ABF9099" w14:textId="09993A25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146</w:t>
            </w:r>
          </w:p>
        </w:tc>
        <w:tc>
          <w:tcPr>
            <w:tcW w:w="2086" w:type="dxa"/>
          </w:tcPr>
          <w:p w14:paraId="5658513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1530988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021B26B6" w14:textId="04583BF4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32x32x20</w:t>
            </w:r>
          </w:p>
        </w:tc>
        <w:tc>
          <w:tcPr>
            <w:tcW w:w="6101" w:type="dxa"/>
          </w:tcPr>
          <w:p w14:paraId="4800A900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5C604907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32x32x20 con profilo per pinzatura TH, B, U, H, F.</w:t>
            </w:r>
          </w:p>
          <w:p w14:paraId="74DE7E30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69BDFD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74E6097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805674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257FB3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44D4073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2AE62F4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717090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9C30C7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AC21BC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6A8C186" w14:textId="597318E8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32x32x20 o equivalente.</w:t>
            </w:r>
          </w:p>
        </w:tc>
      </w:tr>
      <w:tr w:rsidR="00C31449" w:rsidRPr="009279E2" w14:paraId="1F2B8B38" w14:textId="77777777" w:rsidTr="00904071">
        <w:tc>
          <w:tcPr>
            <w:tcW w:w="1311" w:type="dxa"/>
          </w:tcPr>
          <w:p w14:paraId="1729C09A" w14:textId="661FC59F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148</w:t>
            </w:r>
          </w:p>
        </w:tc>
        <w:tc>
          <w:tcPr>
            <w:tcW w:w="2086" w:type="dxa"/>
          </w:tcPr>
          <w:p w14:paraId="6BED602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0C8F31AF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37CE870C" w14:textId="6C71B4F4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32x32x26</w:t>
            </w:r>
          </w:p>
        </w:tc>
        <w:tc>
          <w:tcPr>
            <w:tcW w:w="6101" w:type="dxa"/>
          </w:tcPr>
          <w:p w14:paraId="6137DF30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377A19A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32x32x26 con profilo per pinzatura TH, B, U, H, F.</w:t>
            </w:r>
          </w:p>
          <w:p w14:paraId="623777CE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4FC0D0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48B99C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A9867C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3D10A8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58D34A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529EE8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lastRenderedPageBreak/>
              <w:t>Dati tecnici:</w:t>
            </w:r>
          </w:p>
          <w:p w14:paraId="54B1185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8FFDD9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7AE563E3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91FAC8E" w14:textId="2A88822F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32x32x26 o equivalente.</w:t>
            </w:r>
          </w:p>
        </w:tc>
      </w:tr>
      <w:tr w:rsidR="00C31449" w:rsidRPr="009279E2" w14:paraId="375B8C4B" w14:textId="77777777" w:rsidTr="00904071">
        <w:tc>
          <w:tcPr>
            <w:tcW w:w="1311" w:type="dxa"/>
          </w:tcPr>
          <w:p w14:paraId="3E0D020B" w14:textId="2BCAF7DF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150</w:t>
            </w:r>
          </w:p>
        </w:tc>
        <w:tc>
          <w:tcPr>
            <w:tcW w:w="2086" w:type="dxa"/>
          </w:tcPr>
          <w:p w14:paraId="2493EF9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5A5B5BE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141445E7" w14:textId="7DE29EC3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32x20x32</w:t>
            </w:r>
          </w:p>
        </w:tc>
        <w:tc>
          <w:tcPr>
            <w:tcW w:w="6101" w:type="dxa"/>
          </w:tcPr>
          <w:p w14:paraId="79F18ED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430256A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32x20x32 con profilo per pinzatura TH, B, U, H, F.</w:t>
            </w:r>
          </w:p>
          <w:p w14:paraId="4BC41313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C1C8CC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E51961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AF6F9F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3FE0793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197B9F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4C69B16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238911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F22904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5C0679E4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8CA6397" w14:textId="0D088F9C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32x20x32 o equivalente.</w:t>
            </w:r>
          </w:p>
        </w:tc>
      </w:tr>
      <w:tr w:rsidR="00C31449" w:rsidRPr="009279E2" w14:paraId="1AA2F6DC" w14:textId="77777777" w:rsidTr="00904071">
        <w:tc>
          <w:tcPr>
            <w:tcW w:w="1311" w:type="dxa"/>
          </w:tcPr>
          <w:p w14:paraId="7688BC77" w14:textId="476A8DB4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152</w:t>
            </w:r>
          </w:p>
        </w:tc>
        <w:tc>
          <w:tcPr>
            <w:tcW w:w="2086" w:type="dxa"/>
          </w:tcPr>
          <w:p w14:paraId="5DCB11EC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527B7B4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76B30DB9" w14:textId="663525E3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32x26x20</w:t>
            </w:r>
          </w:p>
        </w:tc>
        <w:tc>
          <w:tcPr>
            <w:tcW w:w="6101" w:type="dxa"/>
          </w:tcPr>
          <w:p w14:paraId="1FFB602A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09A4F7EA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32x26x20 con profilo per pinzatura TH, B, U, H, F.</w:t>
            </w:r>
          </w:p>
          <w:p w14:paraId="18C77885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76735B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D85B96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5E26762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490099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4CDBC81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3C56CF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7F314B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36F163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7B3EC02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E227302" w14:textId="124B5924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32x26x20 o equivalente.</w:t>
            </w:r>
          </w:p>
        </w:tc>
      </w:tr>
      <w:tr w:rsidR="00C31449" w:rsidRPr="009279E2" w14:paraId="1203F41F" w14:textId="77777777" w:rsidTr="00904071">
        <w:tc>
          <w:tcPr>
            <w:tcW w:w="1311" w:type="dxa"/>
          </w:tcPr>
          <w:p w14:paraId="5307269A" w14:textId="3A88E9C4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154</w:t>
            </w:r>
          </w:p>
        </w:tc>
        <w:tc>
          <w:tcPr>
            <w:tcW w:w="2086" w:type="dxa"/>
          </w:tcPr>
          <w:p w14:paraId="317CE7A2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1FCF0D1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5460C466" w14:textId="6536F483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32x26x26</w:t>
            </w:r>
          </w:p>
        </w:tc>
        <w:tc>
          <w:tcPr>
            <w:tcW w:w="6101" w:type="dxa"/>
          </w:tcPr>
          <w:p w14:paraId="084F43C6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63E7B1E8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32x26x26 con profilo per pinzatura TH, B, U, H, F.</w:t>
            </w:r>
          </w:p>
          <w:p w14:paraId="4AA10D36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lastRenderedPageBreak/>
              <w:t>Il raccordo è costruito da:</w:t>
            </w:r>
          </w:p>
          <w:p w14:paraId="1F84BB1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420A3F7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E31977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F8C84E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CD34F22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18FB4A0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1113FE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DCD82B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01BB13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F5B70D2" w14:textId="06A6C0CD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32x26x26 o equivalente.</w:t>
            </w:r>
          </w:p>
        </w:tc>
      </w:tr>
      <w:tr w:rsidR="00C31449" w:rsidRPr="009279E2" w14:paraId="4971C793" w14:textId="77777777" w:rsidTr="00904071">
        <w:tc>
          <w:tcPr>
            <w:tcW w:w="1311" w:type="dxa"/>
          </w:tcPr>
          <w:p w14:paraId="324D86C7" w14:textId="5DE08D76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156</w:t>
            </w:r>
          </w:p>
        </w:tc>
        <w:tc>
          <w:tcPr>
            <w:tcW w:w="2086" w:type="dxa"/>
          </w:tcPr>
          <w:p w14:paraId="0A9FDCC2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  <w:p w14:paraId="31E4BFB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intermedio ridotto</w:t>
            </w:r>
          </w:p>
          <w:p w14:paraId="633842D4" w14:textId="2F9C9785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32x26x32</w:t>
            </w:r>
          </w:p>
        </w:tc>
        <w:tc>
          <w:tcPr>
            <w:tcW w:w="6101" w:type="dxa"/>
          </w:tcPr>
          <w:p w14:paraId="256D8556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ridotto con funzione Leak Before Pressed che permette di individuare facilmente le perdite in caso di mancata pressatura.</w:t>
            </w:r>
          </w:p>
          <w:p w14:paraId="75A0FAA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32x26x32 con profilo per pinzatura TH, B, U, H, F.</w:t>
            </w:r>
          </w:p>
          <w:p w14:paraId="3BBD8EC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21BFAC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66FA55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7427C64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34EFC99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E16BB9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9278018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B6A1CD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0E060C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AECBC6F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068A43F" w14:textId="03547A9F" w:rsidR="00C31449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ridotto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32x26x32 o equivalente.</w:t>
            </w:r>
          </w:p>
        </w:tc>
      </w:tr>
      <w:tr w:rsidR="00C31449" w:rsidRPr="009279E2" w14:paraId="394202DC" w14:textId="77777777" w:rsidTr="00904071">
        <w:tc>
          <w:tcPr>
            <w:tcW w:w="1311" w:type="dxa"/>
          </w:tcPr>
          <w:p w14:paraId="7258835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28180166</w:t>
            </w:r>
          </w:p>
        </w:tc>
        <w:tc>
          <w:tcPr>
            <w:tcW w:w="2086" w:type="dxa"/>
          </w:tcPr>
          <w:p w14:paraId="48B3CD8A" w14:textId="676FAAD5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 con derivazione femmina</w:t>
            </w:r>
          </w:p>
          <w:p w14:paraId="34E109AA" w14:textId="7B3542C9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16x1/2"x16</w:t>
            </w:r>
          </w:p>
        </w:tc>
        <w:tc>
          <w:tcPr>
            <w:tcW w:w="6101" w:type="dxa"/>
          </w:tcPr>
          <w:p w14:paraId="383C9321" w14:textId="205A37C3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derivazione femmina e funzione Leak Before Pressed che permette di individuare facilmente le perdite in caso di mancata pressatura.</w:t>
            </w:r>
          </w:p>
          <w:p w14:paraId="06E520B3" w14:textId="2D5A87C8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16x1/2"x16 con profilo per pinzatura TH, B, U, H, F.</w:t>
            </w:r>
          </w:p>
          <w:p w14:paraId="47EBDFC9" w14:textId="5C6606C6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EF508A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95A827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04C73E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007999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E9B4D69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6F56F0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0B1EA5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4780CD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C92141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5B186FD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388917B" w14:textId="7C43ADB1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femmina 16x1/2"x16 o equivalente.</w:t>
            </w:r>
          </w:p>
        </w:tc>
      </w:tr>
      <w:tr w:rsidR="00C31449" w:rsidRPr="009279E2" w14:paraId="5BC0ECC4" w14:textId="77777777" w:rsidTr="00904071">
        <w:tc>
          <w:tcPr>
            <w:tcW w:w="1311" w:type="dxa"/>
          </w:tcPr>
          <w:p w14:paraId="34749055" w14:textId="77777777" w:rsidR="00C31449" w:rsidRPr="00F7411C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7411C">
              <w:rPr>
                <w:rFonts w:ascii="Poppins" w:hAnsi="Poppins" w:cs="Poppins"/>
                <w:bCs/>
                <w:sz w:val="20"/>
              </w:rPr>
              <w:lastRenderedPageBreak/>
              <w:t>28180168</w:t>
            </w:r>
          </w:p>
        </w:tc>
        <w:tc>
          <w:tcPr>
            <w:tcW w:w="2086" w:type="dxa"/>
          </w:tcPr>
          <w:p w14:paraId="76D1E19F" w14:textId="0828A302" w:rsidR="00C31449" w:rsidRPr="00F7411C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7411C">
              <w:rPr>
                <w:rFonts w:ascii="Poppins" w:hAnsi="Poppins" w:cs="Poppins"/>
                <w:bCs/>
                <w:sz w:val="20"/>
              </w:rPr>
              <w:t>TEE Gerpex LBP intermedio con derivazione femmina</w:t>
            </w:r>
          </w:p>
          <w:p w14:paraId="6CC97B4F" w14:textId="058121D6" w:rsidR="00C31449" w:rsidRPr="00F7411C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7411C">
              <w:rPr>
                <w:rFonts w:ascii="Poppins" w:hAnsi="Poppins" w:cs="Poppins"/>
                <w:bCs/>
                <w:sz w:val="20"/>
              </w:rPr>
              <w:t>20x1/2"x20</w:t>
            </w:r>
          </w:p>
        </w:tc>
        <w:tc>
          <w:tcPr>
            <w:tcW w:w="6101" w:type="dxa"/>
          </w:tcPr>
          <w:p w14:paraId="088C6AEE" w14:textId="60AB0778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derivazione femmina e funzione Leak Before Pressed che permette di individuare facilmente le perdite in caso di mancata pressatura.</w:t>
            </w:r>
          </w:p>
          <w:p w14:paraId="0DEEEF3A" w14:textId="714CAF83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20x1/2"x20 con profilo per pinzatura TH, B, U, H, F.</w:t>
            </w:r>
          </w:p>
          <w:p w14:paraId="45E2F202" w14:textId="232372F5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E6B04A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A9E50E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0692D71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A53063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E21686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2AF391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72F1DE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59BC16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35737A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13FED41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21B48B4" w14:textId="0B22EC9E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femmina 20x1/2"x20 o equivalente.</w:t>
            </w:r>
          </w:p>
        </w:tc>
      </w:tr>
      <w:tr w:rsidR="00C31449" w:rsidRPr="009279E2" w14:paraId="2C718EBD" w14:textId="77777777" w:rsidTr="00904071">
        <w:tc>
          <w:tcPr>
            <w:tcW w:w="1311" w:type="dxa"/>
          </w:tcPr>
          <w:p w14:paraId="13481112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28180170</w:t>
            </w:r>
          </w:p>
        </w:tc>
        <w:tc>
          <w:tcPr>
            <w:tcW w:w="2086" w:type="dxa"/>
          </w:tcPr>
          <w:p w14:paraId="4EC3884D" w14:textId="02291AA8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 con derivazione femmina</w:t>
            </w:r>
          </w:p>
          <w:p w14:paraId="3E50C49E" w14:textId="0C850036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16x3/4"x16</w:t>
            </w:r>
          </w:p>
        </w:tc>
        <w:tc>
          <w:tcPr>
            <w:tcW w:w="6101" w:type="dxa"/>
          </w:tcPr>
          <w:p w14:paraId="3B93C8A6" w14:textId="08A28B02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derivazione femmina e funzione Leak Before Pressed che permette di individuare facilmente le perdite in caso di mancata pressatura.</w:t>
            </w:r>
          </w:p>
          <w:p w14:paraId="2F856DAF" w14:textId="6D3FEE80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16x3/4"x16 con profilo per pinzatura TH, B, U, H, F.</w:t>
            </w:r>
          </w:p>
          <w:p w14:paraId="67FAA016" w14:textId="4A9E490B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4DC4D8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297E0B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77953CD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334C45A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018ABAD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D7ED26F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55BA3D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7A9862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4D8CB3E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29DF6D8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B7AADFC" w14:textId="7155D159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femmina 16x3/4"x16 o equivalente.</w:t>
            </w:r>
          </w:p>
        </w:tc>
      </w:tr>
      <w:tr w:rsidR="00C31449" w:rsidRPr="009279E2" w14:paraId="7E17C62C" w14:textId="77777777" w:rsidTr="00904071">
        <w:tc>
          <w:tcPr>
            <w:tcW w:w="1311" w:type="dxa"/>
          </w:tcPr>
          <w:p w14:paraId="1B7DBB9C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28180172</w:t>
            </w:r>
          </w:p>
        </w:tc>
        <w:tc>
          <w:tcPr>
            <w:tcW w:w="2086" w:type="dxa"/>
          </w:tcPr>
          <w:p w14:paraId="41930612" w14:textId="045C5934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 con derivazione femmina</w:t>
            </w:r>
          </w:p>
          <w:p w14:paraId="405CB56F" w14:textId="5E73ED56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20x3/4"x20</w:t>
            </w:r>
          </w:p>
        </w:tc>
        <w:tc>
          <w:tcPr>
            <w:tcW w:w="6101" w:type="dxa"/>
          </w:tcPr>
          <w:p w14:paraId="3FA93572" w14:textId="7FCD73EB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derivazione femmina e funzione Leak Before Pressed che permette di individuare facilmente le perdite in caso di mancata pressatura.</w:t>
            </w:r>
          </w:p>
          <w:p w14:paraId="59743340" w14:textId="7829628A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20x3/4</w:t>
            </w:r>
            <w:r w:rsidR="00571213">
              <w:rPr>
                <w:rFonts w:ascii="Poppins" w:hAnsi="Poppins" w:cs="Poppins"/>
                <w:sz w:val="20"/>
              </w:rPr>
              <w:t>"</w:t>
            </w:r>
            <w:r w:rsidRPr="00586F53">
              <w:rPr>
                <w:rFonts w:ascii="Poppins" w:hAnsi="Poppins" w:cs="Poppins"/>
                <w:sz w:val="20"/>
              </w:rPr>
              <w:t>x20 con profilo per pinzatura TH, B, U, H, F.</w:t>
            </w:r>
          </w:p>
          <w:p w14:paraId="5A2DF889" w14:textId="0BDE3B29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0A47CF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>Corpo in ottone CW617N (UNI EN 12165)</w:t>
            </w:r>
          </w:p>
          <w:p w14:paraId="315B818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E84D17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86394C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F4F36A9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CF0DD38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F636F6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4B6B0B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FA7447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0EF9473F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C2EE51A" w14:textId="1FDBB6CE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femmina 20x3/4"x20 o equivalente.</w:t>
            </w:r>
          </w:p>
        </w:tc>
      </w:tr>
      <w:tr w:rsidR="00C31449" w:rsidRPr="009279E2" w14:paraId="5C196C87" w14:textId="77777777" w:rsidTr="00904071">
        <w:tc>
          <w:tcPr>
            <w:tcW w:w="1311" w:type="dxa"/>
          </w:tcPr>
          <w:p w14:paraId="711A7ADF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28180173</w:t>
            </w:r>
          </w:p>
        </w:tc>
        <w:tc>
          <w:tcPr>
            <w:tcW w:w="2086" w:type="dxa"/>
          </w:tcPr>
          <w:p w14:paraId="1FE8A4A4" w14:textId="31B77176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 con derivazione femmina</w:t>
            </w:r>
          </w:p>
          <w:p w14:paraId="3B00E326" w14:textId="1539B464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26x1/2"x26</w:t>
            </w:r>
          </w:p>
        </w:tc>
        <w:tc>
          <w:tcPr>
            <w:tcW w:w="6101" w:type="dxa"/>
          </w:tcPr>
          <w:p w14:paraId="2C16EBCB" w14:textId="4026E8FE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derivazione femmina e funzione Leak Before Pressed che permette di individuare facilmente le perdite in caso di mancata pressatura.</w:t>
            </w:r>
          </w:p>
          <w:p w14:paraId="06608D10" w14:textId="5F624212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26x1/2</w:t>
            </w:r>
            <w:r w:rsidR="00571213">
              <w:rPr>
                <w:rFonts w:ascii="Poppins" w:hAnsi="Poppins" w:cs="Poppins"/>
                <w:sz w:val="20"/>
              </w:rPr>
              <w:t>"</w:t>
            </w:r>
            <w:r w:rsidRPr="00586F53">
              <w:rPr>
                <w:rFonts w:ascii="Poppins" w:hAnsi="Poppins" w:cs="Poppins"/>
                <w:sz w:val="20"/>
              </w:rPr>
              <w:t>x26 con profilo per pinzatura TH, B, U, H, F.</w:t>
            </w:r>
          </w:p>
          <w:p w14:paraId="28C4A2FB" w14:textId="77135392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AAD42D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3EADD4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4386B3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3774A6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26DDDDA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BE4FA3D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A60F4B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1498E26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48316B2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2AE938D9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036A9B5" w14:textId="3811C9AA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femmina 26x1/2"x26 o equivalente.</w:t>
            </w:r>
          </w:p>
        </w:tc>
      </w:tr>
      <w:tr w:rsidR="00C31449" w:rsidRPr="009279E2" w14:paraId="623050F6" w14:textId="77777777" w:rsidTr="00904071">
        <w:tc>
          <w:tcPr>
            <w:tcW w:w="1311" w:type="dxa"/>
          </w:tcPr>
          <w:p w14:paraId="566566D6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28180174</w:t>
            </w:r>
          </w:p>
        </w:tc>
        <w:tc>
          <w:tcPr>
            <w:tcW w:w="2086" w:type="dxa"/>
          </w:tcPr>
          <w:p w14:paraId="0B26F9E2" w14:textId="6ED7BCF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 con derivazione femmina</w:t>
            </w:r>
          </w:p>
          <w:p w14:paraId="714D1A48" w14:textId="2230F11B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26x3/4"x26</w:t>
            </w:r>
          </w:p>
        </w:tc>
        <w:tc>
          <w:tcPr>
            <w:tcW w:w="6101" w:type="dxa"/>
          </w:tcPr>
          <w:p w14:paraId="35F62B6D" w14:textId="7997BA05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derivazione femmina e funzione Leak Before Pressed che permette di individuare facilmente le perdite in caso di mancata pressatura.</w:t>
            </w:r>
          </w:p>
          <w:p w14:paraId="3FECC466" w14:textId="670AE803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26x3/4"x26 con profilo per pinzatura TH, B, U, H, F.</w:t>
            </w:r>
          </w:p>
          <w:p w14:paraId="57DFE576" w14:textId="7FA7C1C8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372C8B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58A0C9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C10B71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84DECB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07E0045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CDD12DC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82959D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5675CE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962CED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>Filettatura: Rp (UNI EN 10226-1)</w:t>
            </w:r>
          </w:p>
          <w:p w14:paraId="4EA53923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38DCE4E" w14:textId="56A62D43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femmina 26x3/4"x26 o equivalente.</w:t>
            </w:r>
          </w:p>
        </w:tc>
      </w:tr>
      <w:tr w:rsidR="00C31449" w:rsidRPr="009279E2" w14:paraId="68991AFA" w14:textId="77777777" w:rsidTr="00904071">
        <w:tc>
          <w:tcPr>
            <w:tcW w:w="1311" w:type="dxa"/>
          </w:tcPr>
          <w:p w14:paraId="054966D8" w14:textId="038B89B5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</w:t>
            </w:r>
            <w:r>
              <w:rPr>
                <w:rFonts w:ascii="Poppins" w:hAnsi="Poppins" w:cs="Poppins"/>
                <w:bCs/>
                <w:sz w:val="20"/>
              </w:rPr>
              <w:t>244</w:t>
            </w:r>
          </w:p>
        </w:tc>
        <w:tc>
          <w:tcPr>
            <w:tcW w:w="2086" w:type="dxa"/>
          </w:tcPr>
          <w:p w14:paraId="77A3F254" w14:textId="5F622752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 con derivazione femmina</w:t>
            </w:r>
          </w:p>
          <w:p w14:paraId="6BFB28C9" w14:textId="6F7380EC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</w:t>
            </w:r>
            <w:r>
              <w:rPr>
                <w:rFonts w:ascii="Poppins" w:hAnsi="Poppins" w:cs="Poppins"/>
                <w:bCs/>
                <w:sz w:val="20"/>
              </w:rPr>
              <w:t>1/2</w:t>
            </w:r>
            <w:r w:rsidRPr="00586F53">
              <w:rPr>
                <w:rFonts w:ascii="Poppins" w:hAnsi="Poppins" w:cs="Poppins"/>
                <w:bCs/>
                <w:sz w:val="20"/>
              </w:rPr>
              <w:t>"x32</w:t>
            </w:r>
          </w:p>
        </w:tc>
        <w:tc>
          <w:tcPr>
            <w:tcW w:w="6101" w:type="dxa"/>
          </w:tcPr>
          <w:p w14:paraId="475D01B1" w14:textId="252B8771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derivazione femmina e funzione Leak Before Pressed che permette di individuare facilmente le perdite in caso di mancata pressatura.</w:t>
            </w:r>
          </w:p>
          <w:p w14:paraId="5616B891" w14:textId="15FD8DE6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32x</w:t>
            </w:r>
            <w:r>
              <w:rPr>
                <w:rFonts w:ascii="Poppins" w:hAnsi="Poppins" w:cs="Poppins"/>
                <w:sz w:val="20"/>
              </w:rPr>
              <w:t>1/2</w:t>
            </w:r>
            <w:r w:rsidRPr="00586F53">
              <w:rPr>
                <w:rFonts w:ascii="Poppins" w:hAnsi="Poppins" w:cs="Poppins"/>
                <w:sz w:val="20"/>
              </w:rPr>
              <w:t>"x32 con profilo per pinzatura TH, B, U, H, F.</w:t>
            </w:r>
          </w:p>
          <w:p w14:paraId="426766CF" w14:textId="0824845E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3DFF0F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12AE39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35698E0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D7AF75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16F990C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14F5667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BB2564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73A3D53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F37F53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50C68B5B" w14:textId="77777777" w:rsidR="00C31449" w:rsidRPr="00586F53" w:rsidRDefault="00C31449" w:rsidP="00C3144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  <w:b/>
              </w:rPr>
            </w:pPr>
          </w:p>
          <w:p w14:paraId="1D588954" w14:textId="748CCA00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femmina 32x</w:t>
            </w:r>
            <w:r>
              <w:rPr>
                <w:rFonts w:ascii="Poppins" w:hAnsi="Poppins" w:cs="Poppins"/>
                <w:b/>
                <w:bCs/>
                <w:sz w:val="20"/>
              </w:rPr>
              <w:t>1/2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"x32 o equivalente.</w:t>
            </w:r>
          </w:p>
        </w:tc>
      </w:tr>
      <w:tr w:rsidR="00C31449" w:rsidRPr="009279E2" w14:paraId="7F6F5A2F" w14:textId="77777777" w:rsidTr="00904071">
        <w:tc>
          <w:tcPr>
            <w:tcW w:w="1311" w:type="dxa"/>
          </w:tcPr>
          <w:p w14:paraId="729EEA45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28180176</w:t>
            </w:r>
          </w:p>
        </w:tc>
        <w:tc>
          <w:tcPr>
            <w:tcW w:w="2086" w:type="dxa"/>
          </w:tcPr>
          <w:p w14:paraId="558E5166" w14:textId="62901B62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 con derivazione femmina</w:t>
            </w:r>
          </w:p>
          <w:p w14:paraId="4FD5AB77" w14:textId="436202C3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32x3/4"x32</w:t>
            </w:r>
          </w:p>
        </w:tc>
        <w:tc>
          <w:tcPr>
            <w:tcW w:w="6101" w:type="dxa"/>
          </w:tcPr>
          <w:p w14:paraId="531FE645" w14:textId="799F3528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derivazione femmina e funzione Leak Before Pressed che permette di individuare facilmente le perdite in caso di mancata pressatura.</w:t>
            </w:r>
          </w:p>
          <w:p w14:paraId="09D1D071" w14:textId="078767AE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32x3/4</w:t>
            </w:r>
            <w:r w:rsidR="00571213">
              <w:rPr>
                <w:rFonts w:ascii="Poppins" w:hAnsi="Poppins" w:cs="Poppins"/>
                <w:sz w:val="20"/>
              </w:rPr>
              <w:t>"</w:t>
            </w:r>
            <w:r w:rsidRPr="00586F53">
              <w:rPr>
                <w:rFonts w:ascii="Poppins" w:hAnsi="Poppins" w:cs="Poppins"/>
                <w:sz w:val="20"/>
              </w:rPr>
              <w:t>x32 con profilo per pinzatura TH, B, U, H, F.</w:t>
            </w:r>
          </w:p>
          <w:p w14:paraId="28E98372" w14:textId="769D5E6C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164859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28655E7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53E539E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BEAD10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A627E72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F99A106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3C3333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2902B6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FDEF71F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57BB4A23" w14:textId="77777777" w:rsidR="00C31449" w:rsidRPr="00586F53" w:rsidRDefault="00C31449" w:rsidP="00C3144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  <w:b/>
              </w:rPr>
            </w:pPr>
          </w:p>
          <w:p w14:paraId="47180472" w14:textId="6C992B7C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femmina 32x3/4"x</w:t>
            </w:r>
            <w:r w:rsidR="00571213">
              <w:rPr>
                <w:rFonts w:ascii="Poppins" w:hAnsi="Poppins" w:cs="Poppins"/>
                <w:b/>
                <w:bCs/>
                <w:sz w:val="20"/>
              </w:rPr>
              <w:t>3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 o equivalente.</w:t>
            </w:r>
          </w:p>
        </w:tc>
      </w:tr>
      <w:tr w:rsidR="00C31449" w:rsidRPr="009279E2" w14:paraId="01E6277B" w14:textId="77777777" w:rsidTr="00904071">
        <w:tc>
          <w:tcPr>
            <w:tcW w:w="1311" w:type="dxa"/>
          </w:tcPr>
          <w:p w14:paraId="6DE3B5E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28180178</w:t>
            </w:r>
          </w:p>
        </w:tc>
        <w:tc>
          <w:tcPr>
            <w:tcW w:w="2086" w:type="dxa"/>
          </w:tcPr>
          <w:p w14:paraId="53C76B36" w14:textId="4D7690C2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 con derivazione femmina</w:t>
            </w:r>
          </w:p>
          <w:p w14:paraId="2468EB48" w14:textId="77542689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32x1"x32</w:t>
            </w:r>
          </w:p>
        </w:tc>
        <w:tc>
          <w:tcPr>
            <w:tcW w:w="6101" w:type="dxa"/>
          </w:tcPr>
          <w:p w14:paraId="6816FBE0" w14:textId="7FA85FBA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intermedio LBP con derivazione femmina e funzione Leak Before Pressed che permette di individuare facilmente le perdite in caso di mancata pressatura.</w:t>
            </w:r>
          </w:p>
          <w:p w14:paraId="54C9AE98" w14:textId="40A06808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32x1"x32 con profilo per pinzatura TH, B, U, H, F.</w:t>
            </w:r>
          </w:p>
          <w:p w14:paraId="0BD2BF52" w14:textId="64238A33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lastRenderedPageBreak/>
              <w:t>Il raccordo è costruito da:</w:t>
            </w:r>
          </w:p>
          <w:p w14:paraId="2F026DD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0B3C2AF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E49347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96EF1A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0388801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3C65207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A458AD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8EC521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6D15289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5FC347ED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1AB40E9" w14:textId="2E2CCD31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femmina 32x1"x</w:t>
            </w:r>
            <w:r w:rsidR="00571213">
              <w:rPr>
                <w:rFonts w:ascii="Poppins" w:hAnsi="Poppins" w:cs="Poppins"/>
                <w:b/>
                <w:bCs/>
                <w:sz w:val="20"/>
              </w:rPr>
              <w:t>3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2 o equivalente.</w:t>
            </w:r>
          </w:p>
        </w:tc>
      </w:tr>
      <w:tr w:rsidR="00C31449" w:rsidRPr="009279E2" w14:paraId="3100063E" w14:textId="77777777" w:rsidTr="00904071">
        <w:tc>
          <w:tcPr>
            <w:tcW w:w="1311" w:type="dxa"/>
          </w:tcPr>
          <w:p w14:paraId="75853E52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28180158</w:t>
            </w:r>
          </w:p>
        </w:tc>
        <w:tc>
          <w:tcPr>
            <w:tcW w:w="2086" w:type="dxa"/>
          </w:tcPr>
          <w:p w14:paraId="13B4C92E" w14:textId="17B1FFB2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 con </w:t>
            </w:r>
          </w:p>
          <w:p w14:paraId="199697C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derivazione maschio</w:t>
            </w:r>
          </w:p>
          <w:p w14:paraId="414A156C" w14:textId="12FA0221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16x1/2"x16</w:t>
            </w:r>
          </w:p>
        </w:tc>
        <w:tc>
          <w:tcPr>
            <w:tcW w:w="6101" w:type="dxa"/>
          </w:tcPr>
          <w:p w14:paraId="52249F6F" w14:textId="14DDF6AD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intermedio LBP con derivazione maschio e funzione Leak Before Pressed che permette di individuare facilmente le perdite in caso di mancata pressatura.</w:t>
            </w:r>
          </w:p>
          <w:p w14:paraId="62053EF0" w14:textId="25E92D53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16x1/2"x</w:t>
            </w:r>
            <w:r w:rsidR="00571213"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6 con profilo per pinzatura TH, B, U, H, F.</w:t>
            </w:r>
          </w:p>
          <w:p w14:paraId="5317E92D" w14:textId="7836729E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75956F6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1969FFA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28051F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FD4B34A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DEEF9D1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3F2C242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313373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33A1FA2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57DC5DD8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3C091910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4133C60" w14:textId="5D54EA38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maschio 16x1/2"x</w:t>
            </w:r>
            <w:r w:rsidR="00571213">
              <w:rPr>
                <w:rFonts w:ascii="Poppins" w:hAnsi="Poppins" w:cs="Poppins"/>
                <w:b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6 o equivalente.</w:t>
            </w:r>
          </w:p>
        </w:tc>
      </w:tr>
      <w:tr w:rsidR="00C31449" w:rsidRPr="009279E2" w14:paraId="4DCB70BF" w14:textId="77777777" w:rsidTr="00904071">
        <w:tc>
          <w:tcPr>
            <w:tcW w:w="1311" w:type="dxa"/>
          </w:tcPr>
          <w:p w14:paraId="68FC4A6B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28180160</w:t>
            </w:r>
          </w:p>
        </w:tc>
        <w:tc>
          <w:tcPr>
            <w:tcW w:w="2086" w:type="dxa"/>
          </w:tcPr>
          <w:p w14:paraId="31BFD92B" w14:textId="4EE444CA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 con </w:t>
            </w:r>
          </w:p>
          <w:p w14:paraId="27FB087C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derivazione maschio</w:t>
            </w:r>
          </w:p>
          <w:p w14:paraId="648149EC" w14:textId="006822F2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20x1/2"x20</w:t>
            </w:r>
          </w:p>
        </w:tc>
        <w:tc>
          <w:tcPr>
            <w:tcW w:w="6101" w:type="dxa"/>
          </w:tcPr>
          <w:p w14:paraId="4EFDCA82" w14:textId="146DBBE2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intermedio LBP con derivazione maschio e funzione Leak Before Pressed che permette di individuare facilmente le perdite in caso di mancata pressatura.</w:t>
            </w:r>
          </w:p>
          <w:p w14:paraId="794ECD04" w14:textId="3D937FD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20x1/2"x20 con profilo per pinzatura TH, B, U, H, F.</w:t>
            </w:r>
          </w:p>
          <w:p w14:paraId="53100843" w14:textId="61DF008B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919C23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C3C839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1890CF8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6767D8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ABA9E2E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4530109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F5B843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4EB4869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lastRenderedPageBreak/>
              <w:t>Pressione massima di esercizio: 10 bar</w:t>
            </w:r>
          </w:p>
          <w:p w14:paraId="71459A5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163DFBC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2F0DFED" w14:textId="3B2BF19F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maschio 20x1/2"x20 o equivalente.</w:t>
            </w:r>
          </w:p>
        </w:tc>
      </w:tr>
      <w:tr w:rsidR="00C31449" w:rsidRPr="009279E2" w14:paraId="3675CA6A" w14:textId="77777777" w:rsidTr="00904071">
        <w:tc>
          <w:tcPr>
            <w:tcW w:w="1311" w:type="dxa"/>
          </w:tcPr>
          <w:p w14:paraId="10B12D93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28180162</w:t>
            </w:r>
          </w:p>
        </w:tc>
        <w:tc>
          <w:tcPr>
            <w:tcW w:w="2086" w:type="dxa"/>
          </w:tcPr>
          <w:p w14:paraId="782E203D" w14:textId="47A9856C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 con </w:t>
            </w:r>
          </w:p>
          <w:p w14:paraId="1C97BB13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derivazione maschio</w:t>
            </w:r>
          </w:p>
          <w:p w14:paraId="03F08593" w14:textId="209BF789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20x3/4"x20</w:t>
            </w:r>
          </w:p>
        </w:tc>
        <w:tc>
          <w:tcPr>
            <w:tcW w:w="6101" w:type="dxa"/>
          </w:tcPr>
          <w:p w14:paraId="3D40F853" w14:textId="6B5EAF83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intermedio LBP con derivazione maschioe funzione Leak Before Pressed che permette di individuare facilmente le perdite in caso di mancata pressatura.</w:t>
            </w:r>
          </w:p>
          <w:p w14:paraId="00834A2B" w14:textId="5840B3A0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20x3/4"x20 con profilo per pinzatura TH, B, U, H, F.</w:t>
            </w:r>
          </w:p>
          <w:p w14:paraId="535F7A13" w14:textId="51F3D301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0DB008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CB0C5F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64A6622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E1137F4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59C8326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0603E24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73CD627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33F05F6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787AB1C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1ABC24B8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ED96EA0" w14:textId="31BB921F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maschio 20x3/4"x</w:t>
            </w:r>
            <w:r w:rsidR="00571213">
              <w:rPr>
                <w:rFonts w:ascii="Poppins" w:hAnsi="Poppins" w:cs="Poppins"/>
                <w:b/>
                <w:bCs/>
                <w:sz w:val="20"/>
              </w:rPr>
              <w:t>2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0 o equivalente.</w:t>
            </w:r>
          </w:p>
        </w:tc>
      </w:tr>
      <w:tr w:rsidR="00C31449" w:rsidRPr="009279E2" w14:paraId="40273516" w14:textId="77777777" w:rsidTr="00904071">
        <w:tc>
          <w:tcPr>
            <w:tcW w:w="1311" w:type="dxa"/>
          </w:tcPr>
          <w:p w14:paraId="5FE319A0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28180164</w:t>
            </w:r>
          </w:p>
        </w:tc>
        <w:tc>
          <w:tcPr>
            <w:tcW w:w="2086" w:type="dxa"/>
          </w:tcPr>
          <w:p w14:paraId="265AF627" w14:textId="095485EE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intermedio con </w:t>
            </w:r>
          </w:p>
          <w:p w14:paraId="0AA206A5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derivazione maschio</w:t>
            </w:r>
          </w:p>
          <w:p w14:paraId="04E59E91" w14:textId="29E9E5FB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26x3/4</w:t>
            </w:r>
            <w:r w:rsidR="00571213">
              <w:rPr>
                <w:rFonts w:ascii="Poppins" w:hAnsi="Poppins" w:cs="Poppins"/>
                <w:bCs/>
                <w:sz w:val="20"/>
              </w:rPr>
              <w:t>"</w:t>
            </w:r>
            <w:r w:rsidRPr="00586F53">
              <w:rPr>
                <w:rFonts w:ascii="Poppins" w:hAnsi="Poppins" w:cs="Poppins"/>
                <w:bCs/>
                <w:sz w:val="20"/>
              </w:rPr>
              <w:t>x26</w:t>
            </w:r>
          </w:p>
        </w:tc>
        <w:tc>
          <w:tcPr>
            <w:tcW w:w="6101" w:type="dxa"/>
          </w:tcPr>
          <w:p w14:paraId="7800E41C" w14:textId="1EE455F0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intermedio LBP con derivazione maschio e funzione Leak Before Pressed che permette di individuare facilmente le perdite in caso di mancata pressatura.</w:t>
            </w:r>
          </w:p>
          <w:p w14:paraId="553BF24B" w14:textId="3494BCDB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Misura 26x3/4"x26 con profilo per pinzatura TH, B, U, H, F.</w:t>
            </w:r>
          </w:p>
          <w:p w14:paraId="4296736C" w14:textId="7A2D0598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0D6CF2D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BD6BC20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27FBFC1B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903619E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1C49AA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E6DD19B" w14:textId="77777777" w:rsidR="00C31449" w:rsidRPr="00586F53" w:rsidRDefault="00C31449" w:rsidP="00C3144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60F1873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6C29D841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1C5A25B5" w14:textId="77777777" w:rsidR="00C31449" w:rsidRPr="00586F53" w:rsidRDefault="00C31449" w:rsidP="00C3144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Filettatura: R (UNI EN 10226-1)</w:t>
            </w:r>
          </w:p>
          <w:p w14:paraId="49656067" w14:textId="77777777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1302C7A" w14:textId="48F0F9B0" w:rsidR="00C31449" w:rsidRPr="00586F53" w:rsidRDefault="00C31449" w:rsidP="00C31449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intermedio con derivazione maschio 26x3/4"x26 o equivalente.</w:t>
            </w:r>
          </w:p>
        </w:tc>
      </w:tr>
      <w:tr w:rsidR="00FE3C69" w:rsidRPr="009279E2" w14:paraId="3003EDAE" w14:textId="77777777" w:rsidTr="00904071">
        <w:tc>
          <w:tcPr>
            <w:tcW w:w="1311" w:type="dxa"/>
          </w:tcPr>
          <w:p w14:paraId="3B2C74FE" w14:textId="6F197406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28181200</w:t>
            </w:r>
          </w:p>
        </w:tc>
        <w:tc>
          <w:tcPr>
            <w:tcW w:w="2086" w:type="dxa"/>
          </w:tcPr>
          <w:p w14:paraId="3E84EDAF" w14:textId="77777777" w:rsidR="00FE3C69" w:rsidRDefault="00FE3C69" w:rsidP="00FE3C6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3C3F54">
              <w:rPr>
                <w:rFonts w:ascii="Poppins" w:hAnsi="Poppins" w:cs="Poppins"/>
                <w:bCs/>
                <w:sz w:val="20"/>
              </w:rPr>
              <w:t>Raccordo curvo Gerpex LBP con tubo in rame</w:t>
            </w:r>
          </w:p>
          <w:p w14:paraId="5B47DC15" w14:textId="02708B17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16xDN15 L</w:t>
            </w:r>
            <w:r w:rsidR="00571213">
              <w:rPr>
                <w:rFonts w:ascii="Poppins" w:hAnsi="Poppins" w:cs="Poppins"/>
                <w:bCs/>
                <w:sz w:val="20"/>
              </w:rPr>
              <w:t>=</w:t>
            </w:r>
            <w:r>
              <w:rPr>
                <w:rFonts w:ascii="Poppins" w:hAnsi="Poppins" w:cs="Poppins"/>
                <w:bCs/>
                <w:sz w:val="20"/>
              </w:rPr>
              <w:t>165</w:t>
            </w:r>
            <w:r w:rsidR="00571213">
              <w:rPr>
                <w:rFonts w:ascii="Poppins" w:hAnsi="Poppins" w:cs="Poppins"/>
                <w:bCs/>
                <w:sz w:val="20"/>
              </w:rPr>
              <w:t xml:space="preserve"> mm</w:t>
            </w:r>
          </w:p>
        </w:tc>
        <w:tc>
          <w:tcPr>
            <w:tcW w:w="6101" w:type="dxa"/>
          </w:tcPr>
          <w:p w14:paraId="52B9A1B2" w14:textId="77777777" w:rsidR="00FE3C69" w:rsidRPr="003C3F54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3C3F54">
              <w:rPr>
                <w:rFonts w:ascii="Poppins" w:hAnsi="Poppins" w:cs="Poppins"/>
                <w:sz w:val="20"/>
              </w:rPr>
              <w:lastRenderedPageBreak/>
              <w:t>Raccordo a gomito con tubo in rame cromato, 16 x Ø 15 con funzione Leak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3C3F54">
              <w:rPr>
                <w:rFonts w:ascii="Poppins" w:hAnsi="Poppins" w:cs="Poppins"/>
                <w:sz w:val="20"/>
              </w:rPr>
              <w:t>Before Pressed che permette di individuare facilmente le perdite in caso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3C3F54">
              <w:rPr>
                <w:rFonts w:ascii="Poppins" w:hAnsi="Poppins" w:cs="Poppins"/>
                <w:sz w:val="20"/>
              </w:rPr>
              <w:t>di mancata pressatura.</w:t>
            </w:r>
          </w:p>
          <w:p w14:paraId="367D01DB" w14:textId="77777777" w:rsidR="00FE3C69" w:rsidRPr="003C3F54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3C3F54">
              <w:rPr>
                <w:rFonts w:ascii="Poppins" w:hAnsi="Poppins" w:cs="Poppins"/>
                <w:sz w:val="20"/>
              </w:rPr>
              <w:lastRenderedPageBreak/>
              <w:t>Non idoneo per impianti sanitari.</w:t>
            </w:r>
          </w:p>
          <w:p w14:paraId="74BD0061" w14:textId="77777777" w:rsidR="00FE3C69" w:rsidRPr="003C3F54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3C3F54">
              <w:rPr>
                <w:rFonts w:ascii="Poppins" w:hAnsi="Poppins" w:cs="Poppins"/>
                <w:sz w:val="20"/>
              </w:rPr>
              <w:t>L: 165 mm</w:t>
            </w:r>
          </w:p>
          <w:p w14:paraId="11C47091" w14:textId="77777777" w:rsidR="00FE3C69" w:rsidRPr="003C3F54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F064EA4" w14:textId="0CE3D22D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  <w:r w:rsidRPr="003C3F54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3C3F54">
              <w:rPr>
                <w:rFonts w:ascii="Poppins" w:hAnsi="Poppins" w:cs="Poppins"/>
                <w:b/>
                <w:bCs/>
                <w:sz w:val="20"/>
              </w:rPr>
              <w:t xml:space="preserve"> Modello Raccordo curvo Gerpex LBP con tubo in rame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3C3F54">
              <w:rPr>
                <w:rFonts w:ascii="Poppins" w:hAnsi="Poppins" w:cs="Poppins"/>
                <w:b/>
                <w:bCs/>
                <w:sz w:val="20"/>
              </w:rPr>
              <w:t>16xDN15 L</w:t>
            </w:r>
            <w:r w:rsidR="00571213">
              <w:rPr>
                <w:rFonts w:ascii="Poppins" w:hAnsi="Poppins" w:cs="Poppins"/>
                <w:b/>
                <w:bCs/>
                <w:sz w:val="20"/>
              </w:rPr>
              <w:t>=</w:t>
            </w:r>
            <w:r w:rsidRPr="003C3F54">
              <w:rPr>
                <w:rFonts w:ascii="Poppins" w:hAnsi="Poppins" w:cs="Poppins"/>
                <w:b/>
                <w:bCs/>
                <w:sz w:val="20"/>
              </w:rPr>
              <w:t>165</w:t>
            </w:r>
            <w:r w:rsidR="00571213">
              <w:rPr>
                <w:rFonts w:ascii="Poppins" w:hAnsi="Poppins" w:cs="Poppins"/>
                <w:b/>
                <w:bCs/>
                <w:sz w:val="20"/>
              </w:rPr>
              <w:t xml:space="preserve"> mm</w:t>
            </w:r>
            <w:r w:rsidRPr="003C3F54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FE3C69" w:rsidRPr="009279E2" w14:paraId="7BCC059E" w14:textId="77777777" w:rsidTr="00904071">
        <w:tc>
          <w:tcPr>
            <w:tcW w:w="1311" w:type="dxa"/>
          </w:tcPr>
          <w:p w14:paraId="21C1E8AE" w14:textId="6BF11727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28180192</w:t>
            </w:r>
          </w:p>
        </w:tc>
        <w:tc>
          <w:tcPr>
            <w:tcW w:w="2086" w:type="dxa"/>
          </w:tcPr>
          <w:p w14:paraId="1B121F38" w14:textId="77777777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femmina disassato </w:t>
            </w:r>
          </w:p>
          <w:p w14:paraId="1F8DB25F" w14:textId="6B268F8B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16x1/2"x16</w:t>
            </w:r>
          </w:p>
        </w:tc>
        <w:tc>
          <w:tcPr>
            <w:tcW w:w="6101" w:type="dxa"/>
          </w:tcPr>
          <w:p w14:paraId="55F5809E" w14:textId="77777777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LBP femmina disassato con funzione Leak Before Pressed che permette di individuare facilmente le perdite in caso di mancata pressatura. </w:t>
            </w:r>
          </w:p>
          <w:p w14:paraId="465401B1" w14:textId="3F10DE36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16x1/2"x</w:t>
            </w:r>
            <w:r w:rsidR="00571213">
              <w:rPr>
                <w:rFonts w:ascii="Poppins" w:hAnsi="Poppins" w:cs="Poppins"/>
                <w:sz w:val="20"/>
              </w:rPr>
              <w:t>16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TH, B, U, H, F.</w:t>
            </w:r>
          </w:p>
          <w:p w14:paraId="1FD1CA68" w14:textId="77777777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E4EA8DC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3AB0D8CA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2D798132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295E1D67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A9AC1C6" w14:textId="77777777" w:rsidR="00FE3C69" w:rsidRPr="00586F53" w:rsidRDefault="00FE3C69" w:rsidP="00FE3C6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E089C1A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B595CBF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E47FA47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0A596F68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241394B1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2AC251E2" w14:textId="36E39A48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femmina disassato 16x1/2"x16 o equivalente.</w:t>
            </w:r>
          </w:p>
        </w:tc>
      </w:tr>
      <w:tr w:rsidR="00FE3C69" w:rsidRPr="009279E2" w14:paraId="4CDF1F48" w14:textId="77777777" w:rsidTr="00904071">
        <w:tc>
          <w:tcPr>
            <w:tcW w:w="1311" w:type="dxa"/>
          </w:tcPr>
          <w:p w14:paraId="3D5FC1A3" w14:textId="010D2FBE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28180194</w:t>
            </w:r>
          </w:p>
        </w:tc>
        <w:tc>
          <w:tcPr>
            <w:tcW w:w="2086" w:type="dxa"/>
          </w:tcPr>
          <w:p w14:paraId="71ED3468" w14:textId="77777777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Gerpex LBP femmina disassato </w:t>
            </w:r>
          </w:p>
          <w:p w14:paraId="1D94597E" w14:textId="1375CB45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20x1/2"x20</w:t>
            </w:r>
          </w:p>
        </w:tc>
        <w:tc>
          <w:tcPr>
            <w:tcW w:w="6101" w:type="dxa"/>
          </w:tcPr>
          <w:p w14:paraId="10C7BC19" w14:textId="77777777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LBP femmina disassato con funzione Leak Before Pressed che permette di individuare facilmente le perdite in caso di mancata pressatura. </w:t>
            </w:r>
          </w:p>
          <w:p w14:paraId="5987C72C" w14:textId="7D0748B6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20x1/2"x20 con profilo per pinzatura TH, B, U, H, F.</w:t>
            </w:r>
          </w:p>
          <w:p w14:paraId="48F0D6C0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A6B4F93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1D8B3B6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517329E1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4A1A71A2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38625F8" w14:textId="77777777" w:rsidR="00FE3C69" w:rsidRPr="00586F53" w:rsidRDefault="00FE3C69" w:rsidP="00FE3C6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C6B9E4A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7A47F2F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CB0031F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577475F5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29DE0C9A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F39F0FE" w14:textId="14BD1B1D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Gerpex LBP femmina disassato 20x1/2"x</w:t>
            </w:r>
            <w:r w:rsidR="00571213">
              <w:rPr>
                <w:rFonts w:ascii="Poppins" w:hAnsi="Poppins" w:cs="Poppins"/>
                <w:b/>
                <w:bCs/>
                <w:sz w:val="20"/>
              </w:rPr>
              <w:t>2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0 o equivalente.</w:t>
            </w:r>
          </w:p>
        </w:tc>
      </w:tr>
      <w:tr w:rsidR="00FE3C69" w:rsidRPr="009279E2" w14:paraId="6B367848" w14:textId="77777777" w:rsidTr="00904071">
        <w:tc>
          <w:tcPr>
            <w:tcW w:w="1311" w:type="dxa"/>
          </w:tcPr>
          <w:p w14:paraId="29758CAA" w14:textId="09441320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28180196</w:t>
            </w:r>
          </w:p>
        </w:tc>
        <w:tc>
          <w:tcPr>
            <w:tcW w:w="2086" w:type="dxa"/>
          </w:tcPr>
          <w:p w14:paraId="139E66A1" w14:textId="77777777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Terminale Gerpex LBP destro</w:t>
            </w:r>
          </w:p>
          <w:p w14:paraId="1DA22D5A" w14:textId="6AC89F6C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16x1/2"</w:t>
            </w:r>
          </w:p>
        </w:tc>
        <w:tc>
          <w:tcPr>
            <w:tcW w:w="6101" w:type="dxa"/>
          </w:tcPr>
          <w:p w14:paraId="61E6CE85" w14:textId="77777777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Terminale destro LBP con funzione Leak Before Pressed che permette di individuare facilmente le perdite in caso di mancata pressatura. </w:t>
            </w:r>
          </w:p>
          <w:p w14:paraId="6E8DBB86" w14:textId="612F9F53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lastRenderedPageBreak/>
              <w:t>Misura 16x1/2" con profilo per pinzatura TH, B, U, H, F.</w:t>
            </w:r>
          </w:p>
          <w:p w14:paraId="4E600382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4736792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A59219B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786B21C7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40FBD3C4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7F7E571" w14:textId="77777777" w:rsidR="00FE3C69" w:rsidRPr="00586F53" w:rsidRDefault="00FE3C69" w:rsidP="00FE3C6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C29CE5C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ADE5CA4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F94C26B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58F3373F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059B4475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1B29622" w14:textId="27DD4843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Terminale Gerpex LBP destro 16x1/2" o equivalente.</w:t>
            </w:r>
          </w:p>
        </w:tc>
      </w:tr>
      <w:tr w:rsidR="00FE3C69" w:rsidRPr="009279E2" w14:paraId="3ADBF551" w14:textId="77777777" w:rsidTr="00904071">
        <w:tc>
          <w:tcPr>
            <w:tcW w:w="1311" w:type="dxa"/>
          </w:tcPr>
          <w:p w14:paraId="0199DABA" w14:textId="345195C6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28180198</w:t>
            </w:r>
          </w:p>
        </w:tc>
        <w:tc>
          <w:tcPr>
            <w:tcW w:w="2086" w:type="dxa"/>
          </w:tcPr>
          <w:p w14:paraId="38EB94C9" w14:textId="77777777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Terminale Gerpex LBP destro</w:t>
            </w:r>
          </w:p>
          <w:p w14:paraId="0668B59D" w14:textId="2C2AD555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20x1/2"</w:t>
            </w:r>
          </w:p>
        </w:tc>
        <w:tc>
          <w:tcPr>
            <w:tcW w:w="6101" w:type="dxa"/>
          </w:tcPr>
          <w:p w14:paraId="64F1A8CA" w14:textId="77777777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Terminale destro LBP con funzione Leak Before Pressed che permette di individuare facilmente le perdite in caso di mancata pressatura. </w:t>
            </w:r>
          </w:p>
          <w:p w14:paraId="25E534C9" w14:textId="2E9B6BA8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20x1/2" con profilo per pinzatura TH, B, U, H, F.</w:t>
            </w:r>
          </w:p>
          <w:p w14:paraId="6526CFF8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D054BD7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6F3B3C69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E898905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0D5A6ED8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15B08C4" w14:textId="77777777" w:rsidR="00FE3C69" w:rsidRPr="00586F53" w:rsidRDefault="00FE3C69" w:rsidP="00FE3C6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C6C3F29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FC000AD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63E6E58E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2C016A54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4D58E804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A0C09AC" w14:textId="24D2DB0C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Terminale Gerpex LBP destro 20x1/2" o equivalente.</w:t>
            </w:r>
          </w:p>
        </w:tc>
      </w:tr>
      <w:tr w:rsidR="00FE3C69" w:rsidRPr="009279E2" w14:paraId="1564B961" w14:textId="77777777" w:rsidTr="00904071">
        <w:tc>
          <w:tcPr>
            <w:tcW w:w="1311" w:type="dxa"/>
          </w:tcPr>
          <w:p w14:paraId="0591CB1E" w14:textId="6287F069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28180200</w:t>
            </w:r>
          </w:p>
        </w:tc>
        <w:tc>
          <w:tcPr>
            <w:tcW w:w="2086" w:type="dxa"/>
          </w:tcPr>
          <w:p w14:paraId="141ED366" w14:textId="77777777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Terminale Gerpex LBP sinistro</w:t>
            </w:r>
          </w:p>
          <w:p w14:paraId="4529F6C5" w14:textId="5CFDEA1A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16x1/2"</w:t>
            </w:r>
          </w:p>
        </w:tc>
        <w:tc>
          <w:tcPr>
            <w:tcW w:w="6101" w:type="dxa"/>
          </w:tcPr>
          <w:p w14:paraId="1869162A" w14:textId="77777777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Terminale LBP sinistro con funzione Leak Before Pressed che permette di individuare facilmente le perdite in caso di mancata pressatura. </w:t>
            </w:r>
          </w:p>
          <w:p w14:paraId="12840DD2" w14:textId="079BCF81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16x1/2" con profilo per pinzatura TH, B, U, H, F.</w:t>
            </w:r>
          </w:p>
          <w:p w14:paraId="6F12EC7B" w14:textId="77777777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407178E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F1F7993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5587F82F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5C48FF9C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782EA05" w14:textId="77777777" w:rsidR="00FE3C69" w:rsidRPr="00586F53" w:rsidRDefault="00FE3C69" w:rsidP="00FE3C6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458C6A9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CCA438C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lastRenderedPageBreak/>
              <w:t>Temperatura massima di esercizio: 95 °C</w:t>
            </w:r>
          </w:p>
          <w:p w14:paraId="468E18F7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5460A408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1A819AC1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5ECB83B" w14:textId="68A7E8E7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Terminale Gerpex LBP sinistro 16x1/2" o equivalente.</w:t>
            </w:r>
          </w:p>
        </w:tc>
      </w:tr>
      <w:tr w:rsidR="00FE3C69" w:rsidRPr="009279E2" w14:paraId="2BB44589" w14:textId="77777777" w:rsidTr="00904071">
        <w:tc>
          <w:tcPr>
            <w:tcW w:w="1311" w:type="dxa"/>
          </w:tcPr>
          <w:p w14:paraId="57EDEEB0" w14:textId="0CC8AE97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28180202</w:t>
            </w:r>
          </w:p>
        </w:tc>
        <w:tc>
          <w:tcPr>
            <w:tcW w:w="2086" w:type="dxa"/>
          </w:tcPr>
          <w:p w14:paraId="09DE8730" w14:textId="77777777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Terminale Gerpex LBP sinistro</w:t>
            </w:r>
          </w:p>
          <w:p w14:paraId="5DEAC14F" w14:textId="7D54B167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20x1/2"</w:t>
            </w:r>
          </w:p>
        </w:tc>
        <w:tc>
          <w:tcPr>
            <w:tcW w:w="6101" w:type="dxa"/>
          </w:tcPr>
          <w:p w14:paraId="288D8B35" w14:textId="77777777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Terminale LBP sinistro con funzione Leak Before Pressed che permette di individuare facilmente le perdite in caso di mancata pressatura. </w:t>
            </w:r>
          </w:p>
          <w:p w14:paraId="59222EBE" w14:textId="09BB74D7" w:rsidR="00FE3C69" w:rsidRPr="00586F53" w:rsidRDefault="00FE3C69" w:rsidP="00FE3C69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20x1/2" con profilo per pinzatura TH, B, U, H, F.</w:t>
            </w:r>
          </w:p>
          <w:p w14:paraId="0F681B99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7F777A1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Corpo in ottone CW617N (UNI EN 12165)</w:t>
            </w:r>
          </w:p>
          <w:p w14:paraId="5BB5140F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Anello portabussola in nylon, dielettrico</w:t>
            </w:r>
          </w:p>
          <w:p w14:paraId="4CCF629C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4B06C85F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E41CC36" w14:textId="77777777" w:rsidR="00FE3C69" w:rsidRPr="00586F53" w:rsidRDefault="00FE3C69" w:rsidP="00FE3C69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D441C72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903F94F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088038E0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esercizio: 10 bar</w:t>
            </w:r>
          </w:p>
          <w:p w14:paraId="3A128F70" w14:textId="77777777" w:rsidR="00FE3C69" w:rsidRPr="00586F53" w:rsidRDefault="00FE3C69" w:rsidP="00FE3C69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7515A003" w14:textId="77777777" w:rsidR="00FE3C69" w:rsidRPr="00586F53" w:rsidRDefault="00FE3C69" w:rsidP="00FE3C69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1206D8B5" w14:textId="1B389E01" w:rsidR="00FE3C69" w:rsidRPr="00586F53" w:rsidRDefault="00FE3C69" w:rsidP="00FE3C69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Terminale Gerpex LBP sinistro 20</w:t>
            </w:r>
            <w:r w:rsidR="00571213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1/2" o equivalente.</w:t>
            </w:r>
          </w:p>
        </w:tc>
      </w:tr>
      <w:tr w:rsidR="00403ACD" w:rsidRPr="009279E2" w14:paraId="75C2ABA0" w14:textId="77777777" w:rsidTr="00904071">
        <w:tc>
          <w:tcPr>
            <w:tcW w:w="1311" w:type="dxa"/>
          </w:tcPr>
          <w:p w14:paraId="7259D53C" w14:textId="3EA0AA5D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28180250</w:t>
            </w:r>
          </w:p>
        </w:tc>
        <w:tc>
          <w:tcPr>
            <w:tcW w:w="2086" w:type="dxa"/>
          </w:tcPr>
          <w:p w14:paraId="7B564D8A" w14:textId="34B490F2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Kit vasca/doccia per cartongesso LBP</w:t>
            </w:r>
          </w:p>
        </w:tc>
        <w:tc>
          <w:tcPr>
            <w:tcW w:w="6101" w:type="dxa"/>
          </w:tcPr>
          <w:p w14:paraId="0E29619E" w14:textId="77777777" w:rsidR="00403ACD" w:rsidRPr="00586F53" w:rsidRDefault="00403ACD" w:rsidP="00403ACD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Kit vasca/doccia per cartongesso </w:t>
            </w:r>
            <w:r w:rsidRPr="00586F53">
              <w:rPr>
                <w:rFonts w:ascii="Poppins" w:hAnsi="Poppins" w:cs="Poppins"/>
                <w:sz w:val="20"/>
              </w:rPr>
              <w:t xml:space="preserve">con funzione Leak Before Pressed che permette di individuare facilmente le perdite in caso di mancata pressatura. </w:t>
            </w:r>
          </w:p>
          <w:p w14:paraId="6492ABBC" w14:textId="77777777" w:rsidR="00403ACD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9D3341F" w14:textId="77777777" w:rsidR="00403ACD" w:rsidRPr="00D22C59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D22C59">
              <w:rPr>
                <w:rFonts w:ascii="Poppins" w:hAnsi="Poppins" w:cs="Poppins"/>
                <w:b/>
                <w:bCs/>
                <w:sz w:val="20"/>
              </w:rPr>
              <w:t>Composizione</w:t>
            </w:r>
          </w:p>
          <w:p w14:paraId="66836785" w14:textId="77777777" w:rsidR="00403ACD" w:rsidRDefault="00403ACD" w:rsidP="00403ACD">
            <w:pPr>
              <w:pStyle w:val="Intestazione"/>
              <w:numPr>
                <w:ilvl w:val="0"/>
                <w:numId w:val="13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Piastra in acciaio, interasse attacchi 150 mm</w:t>
            </w:r>
          </w:p>
          <w:p w14:paraId="5A27467C" w14:textId="5C2722E1" w:rsidR="00403ACD" w:rsidRDefault="00403ACD" w:rsidP="00403ACD">
            <w:pPr>
              <w:pStyle w:val="Intestazione"/>
              <w:numPr>
                <w:ilvl w:val="0"/>
                <w:numId w:val="13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 raccordi gomito femmina LBP, misura 16x1/2</w:t>
            </w:r>
            <w:r w:rsidR="00280505">
              <w:rPr>
                <w:rFonts w:ascii="Poppins" w:hAnsi="Poppins" w:cs="Poppins"/>
                <w:sz w:val="20"/>
              </w:rPr>
              <w:t>”</w:t>
            </w:r>
            <w:r>
              <w:rPr>
                <w:rFonts w:ascii="Poppins" w:hAnsi="Poppins" w:cs="Poppins"/>
                <w:sz w:val="20"/>
              </w:rPr>
              <w:t>, 105°</w:t>
            </w:r>
          </w:p>
          <w:p w14:paraId="2FC7F5D7" w14:textId="77777777" w:rsidR="00403ACD" w:rsidRDefault="00403ACD" w:rsidP="00403ACD">
            <w:pPr>
              <w:pStyle w:val="Intestazione"/>
              <w:numPr>
                <w:ilvl w:val="0"/>
                <w:numId w:val="13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6 viti M4x12, per il fissaggio dei raccordi sulla piastra metallica</w:t>
            </w:r>
          </w:p>
          <w:p w14:paraId="252EF713" w14:textId="77777777" w:rsidR="00403ACD" w:rsidRDefault="00403ACD" w:rsidP="00403ACD">
            <w:pPr>
              <w:pStyle w:val="Intestazione"/>
              <w:numPr>
                <w:ilvl w:val="0"/>
                <w:numId w:val="13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8 tasselli M4, per il fissaggio della piastra sul cartongesso</w:t>
            </w:r>
          </w:p>
          <w:p w14:paraId="15C94FB3" w14:textId="77777777" w:rsidR="00403ACD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703378E" w14:textId="77777777" w:rsidR="00403ACD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Il kit è idoneo per installazioni su lastra in cartongesso con spessore massimo 19 mm.</w:t>
            </w:r>
          </w:p>
          <w:p w14:paraId="01771EE7" w14:textId="77777777" w:rsidR="00403ACD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8E9A098" w14:textId="29CFE344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  <w:r w:rsidRPr="006674AA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6674AA">
              <w:rPr>
                <w:rFonts w:ascii="Poppins" w:hAnsi="Poppins" w:cs="Poppins"/>
                <w:b/>
                <w:bCs/>
                <w:sz w:val="20"/>
              </w:rPr>
              <w:t xml:space="preserve"> Modello Kit vasca/doccia per cartongesso LBP o equivalente.</w:t>
            </w:r>
          </w:p>
        </w:tc>
      </w:tr>
      <w:tr w:rsidR="00403ACD" w:rsidRPr="009279E2" w14:paraId="5FEDE014" w14:textId="77777777" w:rsidTr="00904071">
        <w:tc>
          <w:tcPr>
            <w:tcW w:w="1311" w:type="dxa"/>
          </w:tcPr>
          <w:p w14:paraId="231EFCE4" w14:textId="79BCFDD9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28181202</w:t>
            </w:r>
          </w:p>
        </w:tc>
        <w:tc>
          <w:tcPr>
            <w:tcW w:w="2086" w:type="dxa"/>
          </w:tcPr>
          <w:p w14:paraId="76D86BCD" w14:textId="626353E2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77CEA">
              <w:rPr>
                <w:rFonts w:ascii="Poppins" w:hAnsi="Poppins" w:cs="Poppins"/>
                <w:bCs/>
                <w:sz w:val="20"/>
              </w:rPr>
              <w:t xml:space="preserve">Raccordo a gomito Gerpex LBP </w:t>
            </w:r>
            <w:r w:rsidRPr="00177CEA">
              <w:rPr>
                <w:rFonts w:ascii="Poppins" w:hAnsi="Poppins" w:cs="Poppins"/>
                <w:bCs/>
                <w:sz w:val="20"/>
              </w:rPr>
              <w:lastRenderedPageBreak/>
              <w:t>per cassette scarico WC ad incasso</w:t>
            </w:r>
          </w:p>
        </w:tc>
        <w:tc>
          <w:tcPr>
            <w:tcW w:w="6101" w:type="dxa"/>
          </w:tcPr>
          <w:p w14:paraId="1795EE3B" w14:textId="77777777" w:rsidR="00403ACD" w:rsidRPr="00177CEA" w:rsidRDefault="00403ACD" w:rsidP="00403ACD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177CEA">
              <w:rPr>
                <w:rFonts w:ascii="Poppins" w:hAnsi="Poppins" w:cs="Poppins"/>
                <w:sz w:val="20"/>
              </w:rPr>
              <w:lastRenderedPageBreak/>
              <w:t>Raccordo a gomito Gerpex LBP per cassette scarico WC ad</w:t>
            </w:r>
          </w:p>
          <w:p w14:paraId="6DE0FAD6" w14:textId="77777777" w:rsidR="00403ACD" w:rsidRPr="00177CEA" w:rsidRDefault="00403ACD" w:rsidP="00403ACD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177CEA">
              <w:rPr>
                <w:rFonts w:ascii="Poppins" w:hAnsi="Poppins" w:cs="Poppins"/>
                <w:sz w:val="20"/>
              </w:rPr>
              <w:lastRenderedPageBreak/>
              <w:t>incasso Raccordo a gomito Gerpex LBP per cassette scarico WC ad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177CEA">
              <w:rPr>
                <w:rFonts w:ascii="Poppins" w:hAnsi="Poppins" w:cs="Poppins"/>
                <w:sz w:val="20"/>
              </w:rPr>
              <w:t>incasso con funzione Leak Before Pressed che permette di individuare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177CEA">
              <w:rPr>
                <w:rFonts w:ascii="Poppins" w:hAnsi="Poppins" w:cs="Poppins"/>
                <w:sz w:val="20"/>
              </w:rPr>
              <w:t>facilmente le perdite in caso di mancata pressatura.</w:t>
            </w:r>
          </w:p>
          <w:p w14:paraId="6B03E6CA" w14:textId="31CABB65" w:rsidR="00403ACD" w:rsidRPr="00177CEA" w:rsidRDefault="00403ACD" w:rsidP="00403ACD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177CEA">
              <w:rPr>
                <w:rFonts w:ascii="Poppins" w:hAnsi="Poppins" w:cs="Poppins"/>
                <w:sz w:val="20"/>
              </w:rPr>
              <w:t>Misura 16x1/2" con profilo per pinzatura TH, B, U, H, F.</w:t>
            </w:r>
          </w:p>
          <w:p w14:paraId="0FB9C7C0" w14:textId="77777777" w:rsidR="00403ACD" w:rsidRPr="00177CEA" w:rsidRDefault="00403ACD" w:rsidP="00403ACD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6530C7AC" w14:textId="77777777" w:rsidR="00403ACD" w:rsidRPr="00D22C59" w:rsidRDefault="00403ACD" w:rsidP="00403ACD">
            <w:pPr>
              <w:pStyle w:val="Intestazione"/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D22C59">
              <w:rPr>
                <w:rFonts w:ascii="Poppins" w:hAnsi="Poppins" w:cs="Poppins"/>
                <w:b/>
                <w:bCs/>
                <w:sz w:val="20"/>
              </w:rPr>
              <w:t>Composizione</w:t>
            </w:r>
          </w:p>
          <w:p w14:paraId="1B68F0CC" w14:textId="77777777" w:rsidR="00403ACD" w:rsidRPr="00177CEA" w:rsidRDefault="00403ACD" w:rsidP="00403ACD">
            <w:pPr>
              <w:pStyle w:val="Intestazione"/>
              <w:numPr>
                <w:ilvl w:val="0"/>
                <w:numId w:val="23"/>
              </w:numPr>
              <w:jc w:val="both"/>
              <w:rPr>
                <w:rFonts w:ascii="Poppins" w:hAnsi="Poppins" w:cs="Poppins"/>
                <w:sz w:val="20"/>
              </w:rPr>
            </w:pPr>
            <w:r w:rsidRPr="00177CEA">
              <w:rPr>
                <w:rFonts w:ascii="Poppins" w:hAnsi="Poppins" w:cs="Poppins"/>
                <w:sz w:val="20"/>
              </w:rPr>
              <w:t>Raccordo a squadra maschio</w:t>
            </w:r>
          </w:p>
          <w:p w14:paraId="23EA7763" w14:textId="77777777" w:rsidR="00403ACD" w:rsidRPr="00177CEA" w:rsidRDefault="00403ACD" w:rsidP="00403ACD">
            <w:pPr>
              <w:pStyle w:val="Intestazione"/>
              <w:numPr>
                <w:ilvl w:val="0"/>
                <w:numId w:val="23"/>
              </w:numPr>
              <w:jc w:val="both"/>
              <w:rPr>
                <w:rFonts w:ascii="Poppins" w:hAnsi="Poppins" w:cs="Poppins"/>
                <w:sz w:val="20"/>
              </w:rPr>
            </w:pPr>
            <w:r w:rsidRPr="00177CEA">
              <w:rPr>
                <w:rFonts w:ascii="Poppins" w:hAnsi="Poppins" w:cs="Poppins"/>
                <w:sz w:val="20"/>
              </w:rPr>
              <w:t>Guarnizione in NBR</w:t>
            </w:r>
          </w:p>
          <w:p w14:paraId="74F2CA0F" w14:textId="77777777" w:rsidR="00403ACD" w:rsidRPr="00177CEA" w:rsidRDefault="00403ACD" w:rsidP="00403ACD">
            <w:pPr>
              <w:pStyle w:val="Intestazione"/>
              <w:numPr>
                <w:ilvl w:val="0"/>
                <w:numId w:val="23"/>
              </w:numPr>
              <w:jc w:val="both"/>
              <w:rPr>
                <w:rFonts w:ascii="Poppins" w:hAnsi="Poppins" w:cs="Poppins"/>
                <w:sz w:val="20"/>
              </w:rPr>
            </w:pPr>
            <w:r w:rsidRPr="00177CEA">
              <w:rPr>
                <w:rFonts w:ascii="Poppins" w:hAnsi="Poppins" w:cs="Poppins"/>
                <w:sz w:val="20"/>
              </w:rPr>
              <w:t>Placca quadrata in Polipropilene (PP)</w:t>
            </w:r>
          </w:p>
          <w:p w14:paraId="213E8B07" w14:textId="77777777" w:rsidR="00403ACD" w:rsidRPr="00177CEA" w:rsidRDefault="00403ACD" w:rsidP="00403ACD">
            <w:pPr>
              <w:pStyle w:val="Intestazione"/>
              <w:numPr>
                <w:ilvl w:val="0"/>
                <w:numId w:val="23"/>
              </w:numPr>
              <w:jc w:val="both"/>
              <w:rPr>
                <w:rFonts w:ascii="Poppins" w:hAnsi="Poppins" w:cs="Poppins"/>
                <w:sz w:val="20"/>
              </w:rPr>
            </w:pPr>
            <w:r w:rsidRPr="00177CEA">
              <w:rPr>
                <w:rFonts w:ascii="Poppins" w:hAnsi="Poppins" w:cs="Poppins"/>
                <w:sz w:val="20"/>
              </w:rPr>
              <w:t>Rondella zincata in Acciaio (Fe P13 EU111)</w:t>
            </w:r>
          </w:p>
          <w:p w14:paraId="77683C78" w14:textId="77777777" w:rsidR="00403ACD" w:rsidRPr="00177CEA" w:rsidRDefault="00403ACD" w:rsidP="00403ACD">
            <w:pPr>
              <w:pStyle w:val="Intestazione"/>
              <w:numPr>
                <w:ilvl w:val="0"/>
                <w:numId w:val="23"/>
              </w:numPr>
              <w:jc w:val="both"/>
              <w:rPr>
                <w:rFonts w:ascii="Poppins" w:hAnsi="Poppins" w:cs="Poppins"/>
                <w:sz w:val="20"/>
              </w:rPr>
            </w:pPr>
            <w:r w:rsidRPr="00177CEA">
              <w:rPr>
                <w:rFonts w:ascii="Poppins" w:hAnsi="Poppins" w:cs="Poppins"/>
                <w:sz w:val="20"/>
              </w:rPr>
              <w:t>Controdado esagonale CH. 32 in Ottone (EN 12164 CW617N)</w:t>
            </w:r>
          </w:p>
          <w:p w14:paraId="74E4B8E2" w14:textId="77777777" w:rsidR="00403ACD" w:rsidRPr="00177CEA" w:rsidRDefault="00403ACD" w:rsidP="00403ACD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67AC816B" w14:textId="08E68D85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both"/>
              <w:rPr>
                <w:rFonts w:ascii="Poppins" w:hAnsi="Poppins" w:cs="Poppins"/>
                <w:sz w:val="20"/>
              </w:rPr>
            </w:pPr>
            <w:r w:rsidRPr="00177CEA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177CEA">
              <w:rPr>
                <w:rFonts w:ascii="Poppins" w:hAnsi="Poppins" w:cs="Poppins"/>
                <w:b/>
                <w:bCs/>
                <w:sz w:val="20"/>
              </w:rPr>
              <w:t xml:space="preserve"> Modello Raccordo a gomito Gerpex LBP per cassette scarico WC ad incasso o equivalente.</w:t>
            </w:r>
          </w:p>
        </w:tc>
      </w:tr>
      <w:tr w:rsidR="00403ACD" w:rsidRPr="009279E2" w14:paraId="48714ADC" w14:textId="77777777" w:rsidTr="00904071">
        <w:tc>
          <w:tcPr>
            <w:tcW w:w="1311" w:type="dxa"/>
          </w:tcPr>
          <w:p w14:paraId="6DEA0FB9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28104062</w:t>
            </w:r>
          </w:p>
        </w:tc>
        <w:tc>
          <w:tcPr>
            <w:tcW w:w="2086" w:type="dxa"/>
          </w:tcPr>
          <w:p w14:paraId="476A1C00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Staffa zincata ad incasso per gomiti flangiati in kit da 10 staffe</w:t>
            </w:r>
          </w:p>
        </w:tc>
        <w:tc>
          <w:tcPr>
            <w:tcW w:w="6101" w:type="dxa"/>
          </w:tcPr>
          <w:p w14:paraId="4CC10623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Staffa zincata ad incasso per gomiti flangiati in kit da 10 staffe.</w:t>
            </w:r>
          </w:p>
          <w:p w14:paraId="24155A43" w14:textId="1FB10E2D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Interasse multiplo: 80 </w:t>
            </w:r>
            <w:r w:rsidR="000B5C8A">
              <w:rPr>
                <w:rFonts w:ascii="Poppins" w:hAnsi="Poppins" w:cs="Poppins"/>
                <w:sz w:val="20"/>
              </w:rPr>
              <w:t>-</w:t>
            </w:r>
            <w:r w:rsidRPr="00586F53">
              <w:rPr>
                <w:rFonts w:ascii="Poppins" w:hAnsi="Poppins" w:cs="Poppins"/>
                <w:sz w:val="20"/>
              </w:rPr>
              <w:t xml:space="preserve"> 100 </w:t>
            </w:r>
            <w:r w:rsidR="000B5C8A">
              <w:rPr>
                <w:rFonts w:ascii="Poppins" w:hAnsi="Poppins" w:cs="Poppins"/>
                <w:sz w:val="20"/>
              </w:rPr>
              <w:t>-</w:t>
            </w:r>
            <w:r w:rsidRPr="00586F53">
              <w:rPr>
                <w:rFonts w:ascii="Poppins" w:hAnsi="Poppins" w:cs="Poppins"/>
                <w:sz w:val="20"/>
              </w:rPr>
              <w:t xml:space="preserve"> 153 mm</w:t>
            </w:r>
          </w:p>
          <w:p w14:paraId="6234853E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3E8919D" w14:textId="03B716ED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Sull</w:t>
            </w:r>
            <w:r w:rsidR="00634589">
              <w:rPr>
                <w:rFonts w:ascii="Poppins" w:hAnsi="Poppins" w:cs="Poppins"/>
                <w:sz w:val="20"/>
              </w:rPr>
              <w:t>’</w:t>
            </w:r>
            <w:r w:rsidRPr="00586F53">
              <w:rPr>
                <w:rFonts w:ascii="Poppins" w:hAnsi="Poppins" w:cs="Poppins"/>
                <w:sz w:val="20"/>
              </w:rPr>
              <w:t>asse 153 mm consente di fissare i gomiti flangiati in 4 differenti angolatura.</w:t>
            </w:r>
          </w:p>
          <w:p w14:paraId="5C26F1B3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D134CAC" w14:textId="60F4A8F5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Staffa zincata ad incasso per gomiti flangiati in kit da 10 staffe o equivalente.</w:t>
            </w:r>
          </w:p>
        </w:tc>
      </w:tr>
      <w:tr w:rsidR="00403ACD" w:rsidRPr="009279E2" w14:paraId="51A9C4BB" w14:textId="77777777" w:rsidTr="00904071">
        <w:tc>
          <w:tcPr>
            <w:tcW w:w="1311" w:type="dxa"/>
          </w:tcPr>
          <w:p w14:paraId="3D51B4BC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28101530</w:t>
            </w:r>
          </w:p>
        </w:tc>
        <w:tc>
          <w:tcPr>
            <w:tcW w:w="2086" w:type="dxa"/>
          </w:tcPr>
          <w:p w14:paraId="028F6FD6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Staffa zincata ad incasso per gomiti flangiati</w:t>
            </w:r>
          </w:p>
        </w:tc>
        <w:tc>
          <w:tcPr>
            <w:tcW w:w="6101" w:type="dxa"/>
          </w:tcPr>
          <w:p w14:paraId="53C2088F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Staffa zincata ad incasso per gomiti flangiati. </w:t>
            </w:r>
          </w:p>
          <w:p w14:paraId="55CF290C" w14:textId="08C0C423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Interasse multiplo: 80 </w:t>
            </w:r>
            <w:r w:rsidR="000B5C8A">
              <w:rPr>
                <w:rFonts w:ascii="Poppins" w:hAnsi="Poppins" w:cs="Poppins"/>
                <w:sz w:val="20"/>
              </w:rPr>
              <w:t>-</w:t>
            </w:r>
            <w:r w:rsidRPr="00586F53">
              <w:rPr>
                <w:rFonts w:ascii="Poppins" w:hAnsi="Poppins" w:cs="Poppins"/>
                <w:sz w:val="20"/>
              </w:rPr>
              <w:t xml:space="preserve"> 100 </w:t>
            </w:r>
            <w:r w:rsidR="000B5C8A">
              <w:rPr>
                <w:rFonts w:ascii="Poppins" w:hAnsi="Poppins" w:cs="Poppins"/>
                <w:sz w:val="20"/>
              </w:rPr>
              <w:t>-</w:t>
            </w:r>
            <w:r w:rsidRPr="00586F53">
              <w:rPr>
                <w:rFonts w:ascii="Poppins" w:hAnsi="Poppins" w:cs="Poppins"/>
                <w:sz w:val="20"/>
              </w:rPr>
              <w:t xml:space="preserve"> 153 mm</w:t>
            </w:r>
          </w:p>
          <w:p w14:paraId="07668CB3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430729E" w14:textId="084AC3B1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Staffa zincata ad incasso per gomiti flangiati o equivalente.</w:t>
            </w:r>
          </w:p>
        </w:tc>
      </w:tr>
      <w:tr w:rsidR="00403ACD" w:rsidRPr="009279E2" w14:paraId="2F8502C9" w14:textId="77777777" w:rsidTr="00904071">
        <w:tc>
          <w:tcPr>
            <w:tcW w:w="1311" w:type="dxa"/>
          </w:tcPr>
          <w:p w14:paraId="78ED0FA6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28101531</w:t>
            </w:r>
          </w:p>
        </w:tc>
        <w:tc>
          <w:tcPr>
            <w:tcW w:w="2086" w:type="dxa"/>
          </w:tcPr>
          <w:p w14:paraId="397E4BB7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Staffa piana zincata ad incasso per gomiti flangiati</w:t>
            </w:r>
          </w:p>
        </w:tc>
        <w:tc>
          <w:tcPr>
            <w:tcW w:w="6101" w:type="dxa"/>
          </w:tcPr>
          <w:p w14:paraId="3D2B816C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Staffa piana zincata ad incasso per gomiti flangiati. </w:t>
            </w:r>
          </w:p>
          <w:p w14:paraId="4910F330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Interasse multiplo: 153 mm</w:t>
            </w:r>
          </w:p>
          <w:p w14:paraId="2A4E41F2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Idonea al fissaggio dei soli gomiti flangiati con base filettata.</w:t>
            </w:r>
          </w:p>
          <w:p w14:paraId="17449BA9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E146575" w14:textId="79F83194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Staffa piana zincata ad incasso per gomiti flangiati o equivalente.</w:t>
            </w:r>
          </w:p>
        </w:tc>
      </w:tr>
      <w:tr w:rsidR="00403ACD" w:rsidRPr="009279E2" w14:paraId="72ADA2DA" w14:textId="77777777" w:rsidTr="00904071">
        <w:tc>
          <w:tcPr>
            <w:tcW w:w="1311" w:type="dxa"/>
          </w:tcPr>
          <w:p w14:paraId="0899662A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28101532</w:t>
            </w:r>
          </w:p>
        </w:tc>
        <w:tc>
          <w:tcPr>
            <w:tcW w:w="2086" w:type="dxa"/>
          </w:tcPr>
          <w:p w14:paraId="7FF120D0" w14:textId="7897A66D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Staffa per </w:t>
            </w:r>
            <w:r>
              <w:rPr>
                <w:rFonts w:ascii="Poppins" w:hAnsi="Poppins" w:cs="Poppins"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disassato</w:t>
            </w:r>
          </w:p>
        </w:tc>
        <w:tc>
          <w:tcPr>
            <w:tcW w:w="6101" w:type="dxa"/>
          </w:tcPr>
          <w:p w14:paraId="6084B74F" w14:textId="438033B2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Staffa per </w:t>
            </w:r>
            <w:r>
              <w:rPr>
                <w:rFonts w:ascii="Poppins" w:hAnsi="Poppins" w:cs="Poppins"/>
                <w:sz w:val="20"/>
              </w:rPr>
              <w:t>TEE</w:t>
            </w:r>
            <w:r w:rsidRPr="00586F53">
              <w:rPr>
                <w:rFonts w:ascii="Poppins" w:hAnsi="Poppins" w:cs="Poppins"/>
                <w:sz w:val="20"/>
              </w:rPr>
              <w:t xml:space="preserve"> disassato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5E793354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AB3115A" w14:textId="3C54490E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Staffa per </w:t>
            </w:r>
            <w:r>
              <w:rPr>
                <w:rFonts w:ascii="Poppins" w:hAnsi="Poppins" w:cs="Poppins"/>
                <w:b/>
                <w:bCs/>
                <w:sz w:val="20"/>
              </w:rPr>
              <w:t>TEE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disassato o equivalente.</w:t>
            </w:r>
          </w:p>
        </w:tc>
      </w:tr>
      <w:tr w:rsidR="00403ACD" w:rsidRPr="009279E2" w14:paraId="12DB9881" w14:textId="77777777" w:rsidTr="00904071">
        <w:tc>
          <w:tcPr>
            <w:tcW w:w="1311" w:type="dxa"/>
          </w:tcPr>
          <w:p w14:paraId="0A4D7A63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28090003</w:t>
            </w:r>
          </w:p>
        </w:tc>
        <w:tc>
          <w:tcPr>
            <w:tcW w:w="2086" w:type="dxa"/>
          </w:tcPr>
          <w:p w14:paraId="595CDEBC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Tappo di prova impianto con o-ring</w:t>
            </w:r>
          </w:p>
          <w:p w14:paraId="5AD9CA08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1/2" blu</w:t>
            </w:r>
          </w:p>
        </w:tc>
        <w:tc>
          <w:tcPr>
            <w:tcW w:w="6101" w:type="dxa"/>
          </w:tcPr>
          <w:p w14:paraId="702878C8" w14:textId="5602CE0B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Tappo di prova impianto con o-ring di colore blu, </w:t>
            </w:r>
            <w:r w:rsidR="00FF6991">
              <w:rPr>
                <w:rFonts w:ascii="Poppins" w:hAnsi="Poppins" w:cs="Poppins"/>
                <w:sz w:val="20"/>
              </w:rPr>
              <w:t>m</w:t>
            </w:r>
            <w:r w:rsidRPr="00586F53">
              <w:rPr>
                <w:rFonts w:ascii="Poppins" w:hAnsi="Poppins" w:cs="Poppins"/>
                <w:sz w:val="20"/>
              </w:rPr>
              <w:t>isura 1/2".</w:t>
            </w:r>
          </w:p>
          <w:p w14:paraId="5BAE95BA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3B2F130" w14:textId="349FC7A9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Tappo di prova impianto con o-ring 1/2" blu o equivalente.</w:t>
            </w:r>
          </w:p>
        </w:tc>
      </w:tr>
      <w:tr w:rsidR="00403ACD" w:rsidRPr="009279E2" w14:paraId="0DA09B01" w14:textId="77777777" w:rsidTr="00904071">
        <w:tc>
          <w:tcPr>
            <w:tcW w:w="1311" w:type="dxa"/>
          </w:tcPr>
          <w:p w14:paraId="0D764D15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28090004</w:t>
            </w:r>
          </w:p>
        </w:tc>
        <w:tc>
          <w:tcPr>
            <w:tcW w:w="2086" w:type="dxa"/>
          </w:tcPr>
          <w:p w14:paraId="0E77C54C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Tappo di prova impianto con o-ring</w:t>
            </w:r>
          </w:p>
          <w:p w14:paraId="23D89D99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1/2" rosso</w:t>
            </w:r>
          </w:p>
        </w:tc>
        <w:tc>
          <w:tcPr>
            <w:tcW w:w="6101" w:type="dxa"/>
          </w:tcPr>
          <w:p w14:paraId="4822B7C5" w14:textId="1E6D6C1E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Tappo di prova impianto con o-ring di colore rosso, </w:t>
            </w:r>
            <w:r w:rsidR="00FF6991">
              <w:rPr>
                <w:rFonts w:ascii="Poppins" w:hAnsi="Poppins" w:cs="Poppins"/>
                <w:sz w:val="20"/>
              </w:rPr>
              <w:t>m</w:t>
            </w:r>
            <w:r w:rsidRPr="00586F53">
              <w:rPr>
                <w:rFonts w:ascii="Poppins" w:hAnsi="Poppins" w:cs="Poppins"/>
                <w:sz w:val="20"/>
              </w:rPr>
              <w:t>isura 1/2".</w:t>
            </w:r>
          </w:p>
          <w:p w14:paraId="76F0DB74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111FD7A5" w14:textId="63034756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Tappo di prova impianto con o-ring 1/2" rosso o equivalente.</w:t>
            </w:r>
          </w:p>
        </w:tc>
      </w:tr>
      <w:tr w:rsidR="00403ACD" w:rsidRPr="009279E2" w14:paraId="11E3E81E" w14:textId="77777777" w:rsidTr="00904071">
        <w:tc>
          <w:tcPr>
            <w:tcW w:w="1311" w:type="dxa"/>
          </w:tcPr>
          <w:p w14:paraId="65672278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28090006</w:t>
            </w:r>
          </w:p>
        </w:tc>
        <w:tc>
          <w:tcPr>
            <w:tcW w:w="2086" w:type="dxa"/>
          </w:tcPr>
          <w:p w14:paraId="40A23CC5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Tappo di prova impianto con o-ring</w:t>
            </w:r>
          </w:p>
          <w:p w14:paraId="2B022FFA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3/4" blu</w:t>
            </w:r>
          </w:p>
        </w:tc>
        <w:tc>
          <w:tcPr>
            <w:tcW w:w="6101" w:type="dxa"/>
          </w:tcPr>
          <w:p w14:paraId="0DF75E91" w14:textId="6D36FC63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Tappo di prova impianto con o-ring di colore blu, </w:t>
            </w:r>
            <w:r w:rsidR="00FF6991">
              <w:rPr>
                <w:rFonts w:ascii="Poppins" w:hAnsi="Poppins" w:cs="Poppins"/>
                <w:sz w:val="20"/>
              </w:rPr>
              <w:t>m</w:t>
            </w:r>
            <w:r w:rsidRPr="00586F53">
              <w:rPr>
                <w:rFonts w:ascii="Poppins" w:hAnsi="Poppins" w:cs="Poppins"/>
                <w:sz w:val="20"/>
              </w:rPr>
              <w:t>isura 3/4".</w:t>
            </w:r>
          </w:p>
          <w:p w14:paraId="65F3A4DC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F087100" w14:textId="6C88A4D8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Tappo di prova impianto con o-ring 3/4" blu o equivalente.</w:t>
            </w:r>
          </w:p>
        </w:tc>
      </w:tr>
      <w:tr w:rsidR="00403ACD" w:rsidRPr="009279E2" w14:paraId="09AAA07A" w14:textId="77777777" w:rsidTr="00904071">
        <w:tc>
          <w:tcPr>
            <w:tcW w:w="1311" w:type="dxa"/>
          </w:tcPr>
          <w:p w14:paraId="6F4C7594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28090008</w:t>
            </w:r>
          </w:p>
        </w:tc>
        <w:tc>
          <w:tcPr>
            <w:tcW w:w="2086" w:type="dxa"/>
          </w:tcPr>
          <w:p w14:paraId="63478ED2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Tappo di prova impianto con o-ring</w:t>
            </w:r>
          </w:p>
          <w:p w14:paraId="4B3F0965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3/4" rosso</w:t>
            </w:r>
          </w:p>
        </w:tc>
        <w:tc>
          <w:tcPr>
            <w:tcW w:w="6101" w:type="dxa"/>
          </w:tcPr>
          <w:p w14:paraId="4C58523D" w14:textId="03685B52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Tappo di prova impianto con o-ring di colore rosso, </w:t>
            </w:r>
            <w:r w:rsidR="00FF6991">
              <w:rPr>
                <w:rFonts w:ascii="Poppins" w:hAnsi="Poppins" w:cs="Poppins"/>
                <w:sz w:val="20"/>
              </w:rPr>
              <w:t>m</w:t>
            </w:r>
            <w:r w:rsidRPr="00586F53">
              <w:rPr>
                <w:rFonts w:ascii="Poppins" w:hAnsi="Poppins" w:cs="Poppins"/>
                <w:sz w:val="20"/>
              </w:rPr>
              <w:t>isura 3/4".</w:t>
            </w:r>
          </w:p>
          <w:p w14:paraId="7357D33C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0B4FA647" w14:textId="27B0E7BD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Tappo di prova impianto con o-ring 3/4" rosso o equivalente.</w:t>
            </w:r>
          </w:p>
        </w:tc>
      </w:tr>
      <w:tr w:rsidR="00403ACD" w:rsidRPr="009279E2" w14:paraId="31B85D73" w14:textId="77777777" w:rsidTr="00904071">
        <w:tc>
          <w:tcPr>
            <w:tcW w:w="1311" w:type="dxa"/>
          </w:tcPr>
          <w:p w14:paraId="71DB2203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28101846</w:t>
            </w:r>
          </w:p>
        </w:tc>
        <w:tc>
          <w:tcPr>
            <w:tcW w:w="2086" w:type="dxa"/>
          </w:tcPr>
          <w:p w14:paraId="7EB4C80B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Tappo di prova impianto per tubo multistrato</w:t>
            </w:r>
          </w:p>
          <w:p w14:paraId="786B510B" w14:textId="247ADE54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16x2</w:t>
            </w:r>
          </w:p>
        </w:tc>
        <w:tc>
          <w:tcPr>
            <w:tcW w:w="6101" w:type="dxa"/>
          </w:tcPr>
          <w:p w14:paraId="4811075C" w14:textId="06C8369F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Tappo di prova impianto per tubo multistrato con valvola di sfiato fornita di serie, </w:t>
            </w:r>
            <w:r w:rsidR="00FF6991">
              <w:rPr>
                <w:rFonts w:ascii="Poppins" w:hAnsi="Poppins" w:cs="Poppins"/>
                <w:sz w:val="20"/>
              </w:rPr>
              <w:t>m</w:t>
            </w:r>
            <w:r w:rsidRPr="00586F53">
              <w:rPr>
                <w:rFonts w:ascii="Poppins" w:hAnsi="Poppins" w:cs="Poppins"/>
                <w:sz w:val="20"/>
              </w:rPr>
              <w:t>isura 16x2.</w:t>
            </w:r>
          </w:p>
          <w:p w14:paraId="505431B5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903CC10" w14:textId="26453465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Tappo di prova impianto per tubo multistrato 16x2 o equivalente.</w:t>
            </w:r>
          </w:p>
        </w:tc>
      </w:tr>
      <w:tr w:rsidR="00403ACD" w:rsidRPr="009279E2" w14:paraId="6E563100" w14:textId="77777777" w:rsidTr="00904071">
        <w:tc>
          <w:tcPr>
            <w:tcW w:w="1311" w:type="dxa"/>
          </w:tcPr>
          <w:p w14:paraId="08E5E43D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28101848</w:t>
            </w:r>
          </w:p>
        </w:tc>
        <w:tc>
          <w:tcPr>
            <w:tcW w:w="2086" w:type="dxa"/>
          </w:tcPr>
          <w:p w14:paraId="7671BB5E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Tappo di prova impianto per tubo multistrato</w:t>
            </w:r>
          </w:p>
          <w:p w14:paraId="042E02BB" w14:textId="64D106FA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20x2</w:t>
            </w:r>
          </w:p>
        </w:tc>
        <w:tc>
          <w:tcPr>
            <w:tcW w:w="6101" w:type="dxa"/>
          </w:tcPr>
          <w:p w14:paraId="742B83E4" w14:textId="6BC1D7EB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Tappo di prova impianto per tubo multistrato con valvola di sfiato fornita di serie, </w:t>
            </w:r>
            <w:r w:rsidR="00FF6991">
              <w:rPr>
                <w:rFonts w:ascii="Poppins" w:hAnsi="Poppins" w:cs="Poppins"/>
                <w:sz w:val="20"/>
              </w:rPr>
              <w:t>m</w:t>
            </w:r>
            <w:r w:rsidRPr="00586F53">
              <w:rPr>
                <w:rFonts w:ascii="Poppins" w:hAnsi="Poppins" w:cs="Poppins"/>
                <w:sz w:val="20"/>
              </w:rPr>
              <w:t>isura 20x2.</w:t>
            </w:r>
          </w:p>
          <w:p w14:paraId="446FB85D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0D00AF6A" w14:textId="6B3B9434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Tappo di prova impianto per tubo multistrato 20x2 o equivalente.</w:t>
            </w:r>
          </w:p>
        </w:tc>
      </w:tr>
      <w:tr w:rsidR="004A1D3D" w:rsidRPr="009279E2" w14:paraId="063BAF21" w14:textId="77777777" w:rsidTr="00904071">
        <w:tc>
          <w:tcPr>
            <w:tcW w:w="1311" w:type="dxa"/>
          </w:tcPr>
          <w:p w14:paraId="7BA2AF61" w14:textId="470DCE17" w:rsidR="004A1D3D" w:rsidRPr="00586F53" w:rsidRDefault="004A1D3D" w:rsidP="004A1D3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13010010</w:t>
            </w:r>
          </w:p>
        </w:tc>
        <w:tc>
          <w:tcPr>
            <w:tcW w:w="2086" w:type="dxa"/>
          </w:tcPr>
          <w:p w14:paraId="467D4E2A" w14:textId="77A81E12" w:rsidR="004A1D3D" w:rsidRPr="00586F53" w:rsidRDefault="004A1D3D" w:rsidP="004A1D3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Scatola ad incasso per gomiti flangiati</w:t>
            </w:r>
            <w:r>
              <w:rPr>
                <w:rFonts w:ascii="Poppins" w:hAnsi="Poppins" w:cs="Poppins"/>
                <w:bCs/>
                <w:sz w:val="20"/>
              </w:rPr>
              <w:t xml:space="preserve"> Gerpex/Gaspex</w:t>
            </w:r>
          </w:p>
        </w:tc>
        <w:tc>
          <w:tcPr>
            <w:tcW w:w="6101" w:type="dxa"/>
          </w:tcPr>
          <w:p w14:paraId="36439039" w14:textId="77777777" w:rsidR="004A1D3D" w:rsidRPr="00100C02" w:rsidRDefault="004A1D3D" w:rsidP="004A1D3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Scatola ad incasso per l</w:t>
            </w:r>
            <w:r>
              <w:rPr>
                <w:rFonts w:ascii="Poppins" w:hAnsi="Poppins" w:cs="Poppins"/>
                <w:bCs/>
                <w:sz w:val="20"/>
              </w:rPr>
              <w:t>’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installazione di gomiti flangiati </w:t>
            </w:r>
            <w:r>
              <w:rPr>
                <w:rFonts w:ascii="Poppins" w:hAnsi="Poppins" w:cs="Poppins"/>
                <w:bCs/>
                <w:sz w:val="20"/>
              </w:rPr>
              <w:t xml:space="preserve">Gerpex, Gerpex LBP e </w:t>
            </w:r>
            <w:r w:rsidRPr="00100C02">
              <w:rPr>
                <w:rFonts w:ascii="Poppins" w:hAnsi="Poppins" w:cs="Poppins"/>
                <w:bCs/>
                <w:sz w:val="20"/>
              </w:rPr>
              <w:t>Gaspex.</w:t>
            </w:r>
          </w:p>
          <w:p w14:paraId="59009B4B" w14:textId="77777777" w:rsidR="004A1D3D" w:rsidRPr="00100C02" w:rsidRDefault="004A1D3D" w:rsidP="004A1D3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A0F40F5" w14:textId="07527C1E" w:rsidR="004A1D3D" w:rsidRPr="00586F53" w:rsidRDefault="004A1D3D" w:rsidP="004A1D3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100C02">
              <w:rPr>
                <w:rFonts w:ascii="Poppins" w:hAnsi="Poppins" w:cs="Poppins"/>
                <w:b/>
                <w:bCs/>
                <w:sz w:val="20"/>
              </w:rPr>
              <w:t xml:space="preserve"> Modello Scatola ad incasso per gomiti flangiati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Gerpex/Gaspex</w:t>
            </w:r>
            <w:r w:rsidRPr="00100C0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403ACD" w:rsidRPr="009279E2" w14:paraId="309EA5E3" w14:textId="77777777" w:rsidTr="00904071">
        <w:tc>
          <w:tcPr>
            <w:tcW w:w="1311" w:type="dxa"/>
          </w:tcPr>
          <w:p w14:paraId="3ABA3A56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28180204</w:t>
            </w:r>
          </w:p>
        </w:tc>
        <w:tc>
          <w:tcPr>
            <w:tcW w:w="2086" w:type="dxa"/>
          </w:tcPr>
          <w:p w14:paraId="155CDBAC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Corpo Gerpex LBP per valvola sottointonaco</w:t>
            </w:r>
          </w:p>
          <w:p w14:paraId="26641493" w14:textId="7A7AF904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16x3/4"</w:t>
            </w:r>
          </w:p>
          <w:p w14:paraId="687622FE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6101" w:type="dxa"/>
          </w:tcPr>
          <w:p w14:paraId="17295114" w14:textId="77777777" w:rsidR="00403ACD" w:rsidRPr="00586F53" w:rsidRDefault="00403ACD" w:rsidP="00403ACD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Corpo per valvola sottointonaco con funzione Leak Before Pressed che permette di individuare facilmente le perdite in caso di mancata pressatura. </w:t>
            </w:r>
          </w:p>
          <w:p w14:paraId="271827D6" w14:textId="27E27E9B" w:rsidR="00403ACD" w:rsidRPr="00586F53" w:rsidRDefault="00403ACD" w:rsidP="00403ACD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16x3/4" con profilo per pinzatura TH, B, U, H, F.</w:t>
            </w:r>
          </w:p>
          <w:p w14:paraId="41AB6B3F" w14:textId="18A499EF" w:rsidR="00403ACD" w:rsidRPr="00586F53" w:rsidRDefault="00403ACD" w:rsidP="00403ACD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83E2035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ottone ST UNI EN 12165 CW617N </w:t>
            </w:r>
          </w:p>
          <w:p w14:paraId="326686AB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Gruppo vitone in ottone TN UNI EN 12164 CW614N</w:t>
            </w:r>
          </w:p>
          <w:p w14:paraId="224919CD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nylon, dielettrico </w:t>
            </w:r>
          </w:p>
          <w:p w14:paraId="696F927B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 xml:space="preserve">Bussola in acciaio inox AISI 304 </w:t>
            </w:r>
          </w:p>
          <w:p w14:paraId="78535DAF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13DFD15" w14:textId="77777777" w:rsidR="00403ACD" w:rsidRPr="00586F53" w:rsidRDefault="00403ACD" w:rsidP="00403ACD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222E7DF" w14:textId="77777777" w:rsidR="00403ACD" w:rsidRPr="00586F53" w:rsidRDefault="00403ACD" w:rsidP="00403AC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026164E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50325BF7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 a 95°C: 6 bar</w:t>
            </w:r>
          </w:p>
          <w:p w14:paraId="36FF0453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7055B419" w14:textId="77777777" w:rsidR="00403ACD" w:rsidRPr="00586F53" w:rsidRDefault="00403ACD" w:rsidP="00403AC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22EB1C05" w14:textId="0E91B433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Corpo Gerpex LBP per valvola sottointonaco 16x3/4" o equivalente.</w:t>
            </w:r>
          </w:p>
        </w:tc>
      </w:tr>
      <w:tr w:rsidR="00403ACD" w:rsidRPr="009279E2" w14:paraId="0DB81DD7" w14:textId="77777777" w:rsidTr="00904071">
        <w:tc>
          <w:tcPr>
            <w:tcW w:w="1311" w:type="dxa"/>
          </w:tcPr>
          <w:p w14:paraId="514EC689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28180206</w:t>
            </w:r>
          </w:p>
        </w:tc>
        <w:tc>
          <w:tcPr>
            <w:tcW w:w="2086" w:type="dxa"/>
          </w:tcPr>
          <w:p w14:paraId="56236423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Corpo Gerpex LBP per valvola sottointonaco</w:t>
            </w:r>
          </w:p>
          <w:p w14:paraId="26C581E9" w14:textId="1AD2A6B6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20x</w:t>
            </w:r>
            <w:r w:rsidR="00571213">
              <w:rPr>
                <w:rFonts w:ascii="Poppins" w:hAnsi="Poppins" w:cs="Poppins"/>
                <w:bCs/>
                <w:sz w:val="20"/>
              </w:rPr>
              <w:t>3</w:t>
            </w:r>
            <w:r w:rsidRPr="00586F53">
              <w:rPr>
                <w:rFonts w:ascii="Poppins" w:hAnsi="Poppins" w:cs="Poppins"/>
                <w:bCs/>
                <w:sz w:val="20"/>
              </w:rPr>
              <w:t>/4"</w:t>
            </w:r>
          </w:p>
          <w:p w14:paraId="02159067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6101" w:type="dxa"/>
          </w:tcPr>
          <w:p w14:paraId="10518135" w14:textId="77777777" w:rsidR="00403ACD" w:rsidRPr="00586F53" w:rsidRDefault="00403ACD" w:rsidP="00403ACD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Corpo per valvola sottointonaco con funzione Leak Before Pressed che permette di individuare facilmente le perdite in caso di mancata pressatura. </w:t>
            </w:r>
          </w:p>
          <w:p w14:paraId="21D6942B" w14:textId="7D476494" w:rsidR="00403ACD" w:rsidRPr="00586F53" w:rsidRDefault="00403ACD" w:rsidP="00403ACD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20x3/4</w:t>
            </w:r>
            <w:r w:rsidR="00571213">
              <w:rPr>
                <w:rFonts w:ascii="Poppins" w:hAnsi="Poppins" w:cs="Poppins"/>
                <w:sz w:val="20"/>
              </w:rPr>
              <w:t>"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TH, B, U, H, F.</w:t>
            </w:r>
          </w:p>
          <w:p w14:paraId="31A8B119" w14:textId="11DE433C" w:rsidR="00403ACD" w:rsidRPr="00586F53" w:rsidRDefault="00403ACD" w:rsidP="00403ACD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F9EEA91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ottone ST UNI EN 12165 CW617N </w:t>
            </w:r>
          </w:p>
          <w:p w14:paraId="7E999862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Gruppo vitone in ottone TN UNI EN 12164 CW614N</w:t>
            </w:r>
          </w:p>
          <w:p w14:paraId="6577F464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nylon, dielettrico </w:t>
            </w:r>
          </w:p>
          <w:p w14:paraId="45E785DB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5E07011E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DC2BE94" w14:textId="77777777" w:rsidR="00403ACD" w:rsidRPr="00586F53" w:rsidRDefault="00403ACD" w:rsidP="00403ACD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3161612" w14:textId="77777777" w:rsidR="00403ACD" w:rsidRPr="00586F53" w:rsidRDefault="00403ACD" w:rsidP="00403AC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159965E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24EA6838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 a 95°C: 6 bar</w:t>
            </w:r>
          </w:p>
          <w:p w14:paraId="4FACFE8A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Filettatura: Rp (UNI EN 10226-1)</w:t>
            </w:r>
          </w:p>
          <w:p w14:paraId="3AADD7F0" w14:textId="77777777" w:rsidR="00403ACD" w:rsidRPr="00586F53" w:rsidRDefault="00403ACD" w:rsidP="00403AC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3A41E9EE" w14:textId="4EADD63B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Corpo Gerpex LBP per valvola sottointonaco 20x3/4" o equivalente.</w:t>
            </w:r>
          </w:p>
        </w:tc>
      </w:tr>
      <w:tr w:rsidR="00403ACD" w:rsidRPr="009279E2" w14:paraId="46EA85A8" w14:textId="77777777" w:rsidTr="00904071">
        <w:tc>
          <w:tcPr>
            <w:tcW w:w="1311" w:type="dxa"/>
          </w:tcPr>
          <w:p w14:paraId="6B5D746E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28180208</w:t>
            </w:r>
          </w:p>
        </w:tc>
        <w:tc>
          <w:tcPr>
            <w:tcW w:w="2086" w:type="dxa"/>
          </w:tcPr>
          <w:p w14:paraId="7B488A0E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Corpo Gerpex LBP per valvola sottointonaco</w:t>
            </w:r>
          </w:p>
          <w:p w14:paraId="28E54315" w14:textId="36FB6A18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26x3/4"</w:t>
            </w:r>
          </w:p>
          <w:p w14:paraId="7E4B4A2D" w14:textId="77777777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6101" w:type="dxa"/>
          </w:tcPr>
          <w:p w14:paraId="2969A07A" w14:textId="77777777" w:rsidR="00403ACD" w:rsidRPr="00586F53" w:rsidRDefault="00403ACD" w:rsidP="00403ACD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Corpo per valvola sottointonaco con funzione Leak Before Pressed che permette di individuare facilmente le perdite in caso di mancata pressatura. </w:t>
            </w:r>
          </w:p>
          <w:p w14:paraId="543E332C" w14:textId="6A65D6DE" w:rsidR="00403ACD" w:rsidRPr="00586F53" w:rsidRDefault="00403ACD" w:rsidP="00403ACD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26x3/4" con profilo per pinzatura TH, B, U, H, F.</w:t>
            </w:r>
          </w:p>
          <w:p w14:paraId="742309EE" w14:textId="17DD4230" w:rsidR="00403ACD" w:rsidRPr="00586F53" w:rsidRDefault="00403ACD" w:rsidP="00403ACD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F40E5EB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ottone ST UNI EN 12165 CW617N </w:t>
            </w:r>
          </w:p>
          <w:p w14:paraId="77C16F50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Gruppo vitone in ottone TN UNI EN 12164 CW614N</w:t>
            </w:r>
          </w:p>
          <w:p w14:paraId="52D85582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nylon, dielettrico </w:t>
            </w:r>
          </w:p>
          <w:p w14:paraId="50554965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72ED9A7B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04C4504" w14:textId="77777777" w:rsidR="00403ACD" w:rsidRPr="00586F53" w:rsidRDefault="00403ACD" w:rsidP="00403ACD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9006653" w14:textId="77777777" w:rsidR="00403ACD" w:rsidRPr="00586F53" w:rsidRDefault="00403ACD" w:rsidP="00403AC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86F53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F6236A7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Temperatura massima di esercizio: 95 °C</w:t>
            </w:r>
          </w:p>
          <w:p w14:paraId="45D7567F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t>Pressione massima di esercizio a 95°C: 6 bar</w:t>
            </w:r>
          </w:p>
          <w:p w14:paraId="711E17F5" w14:textId="77777777" w:rsidR="00403ACD" w:rsidRPr="00586F53" w:rsidRDefault="00403ACD" w:rsidP="00403AC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/>
              </w:rPr>
            </w:pPr>
            <w:r w:rsidRPr="00586F53">
              <w:rPr>
                <w:rFonts w:ascii="Poppins" w:hAnsi="Poppins" w:cs="Poppins"/>
              </w:rPr>
              <w:lastRenderedPageBreak/>
              <w:t>Filettatura: Rp (UNI EN 10226-1)</w:t>
            </w:r>
          </w:p>
          <w:p w14:paraId="2A89F955" w14:textId="77777777" w:rsidR="00403ACD" w:rsidRPr="00586F53" w:rsidRDefault="00403ACD" w:rsidP="00403AC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0A2EF7F1" w14:textId="584FDE85" w:rsidR="00403ACD" w:rsidRPr="00586F53" w:rsidRDefault="00403ACD" w:rsidP="00403AC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0B5C8A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Corpo Gerpex LBP per valvola sottointonaco 26x3/4" o equivalente.</w:t>
            </w:r>
          </w:p>
        </w:tc>
      </w:tr>
      <w:tr w:rsidR="00D60347" w:rsidRPr="009279E2" w14:paraId="203F97CD" w14:textId="77777777" w:rsidTr="00904071">
        <w:tc>
          <w:tcPr>
            <w:tcW w:w="1311" w:type="dxa"/>
          </w:tcPr>
          <w:p w14:paraId="2E166535" w14:textId="7B1C93DE" w:rsidR="00D60347" w:rsidRPr="00586F53" w:rsidRDefault="00D60347" w:rsidP="00D6034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2810098</w:t>
            </w:r>
            <w:r>
              <w:rPr>
                <w:rFonts w:ascii="Poppins" w:hAnsi="Poppins" w:cs="Poppins"/>
                <w:bCs/>
                <w:sz w:val="20"/>
              </w:rPr>
              <w:t>8</w:t>
            </w:r>
          </w:p>
        </w:tc>
        <w:tc>
          <w:tcPr>
            <w:tcW w:w="2086" w:type="dxa"/>
          </w:tcPr>
          <w:p w14:paraId="2C3580AA" w14:textId="486697CE" w:rsidR="00D60347" w:rsidRPr="00586F53" w:rsidRDefault="00D60347" w:rsidP="00D6034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Gruppo vitone da 3/4" con canotto cieco</w:t>
            </w:r>
          </w:p>
        </w:tc>
        <w:tc>
          <w:tcPr>
            <w:tcW w:w="6101" w:type="dxa"/>
          </w:tcPr>
          <w:p w14:paraId="34D6573D" w14:textId="77777777" w:rsidR="00D60347" w:rsidRPr="00844912" w:rsidRDefault="00D60347" w:rsidP="00D6034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Gruppo vitone con canotto cieco, misura 3/4".</w:t>
            </w:r>
          </w:p>
          <w:p w14:paraId="1DDD8DB0" w14:textId="77777777" w:rsidR="00D60347" w:rsidRPr="00844912" w:rsidRDefault="00D60347" w:rsidP="00D6034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D228470" w14:textId="57915A33" w:rsidR="00D60347" w:rsidRPr="00586F53" w:rsidRDefault="00D60347" w:rsidP="00D6034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Gruppo vitone da 3/4" con canotto cieco o equivalente.</w:t>
            </w:r>
          </w:p>
        </w:tc>
      </w:tr>
      <w:tr w:rsidR="00D60347" w:rsidRPr="009279E2" w14:paraId="292499F7" w14:textId="77777777" w:rsidTr="00904071">
        <w:tc>
          <w:tcPr>
            <w:tcW w:w="1311" w:type="dxa"/>
          </w:tcPr>
          <w:p w14:paraId="42AF6884" w14:textId="3405E9FC" w:rsidR="00D60347" w:rsidRPr="00586F53" w:rsidRDefault="00D60347" w:rsidP="00D6034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28100982</w:t>
            </w:r>
          </w:p>
        </w:tc>
        <w:tc>
          <w:tcPr>
            <w:tcW w:w="2086" w:type="dxa"/>
          </w:tcPr>
          <w:p w14:paraId="61EE2F0D" w14:textId="77777777" w:rsidR="00D60347" w:rsidRPr="00844912" w:rsidRDefault="00D60347" w:rsidP="00D60347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Vitone da 3/4" con volantino e rosone</w:t>
            </w:r>
          </w:p>
          <w:p w14:paraId="425AF7AF" w14:textId="77777777" w:rsidR="00D60347" w:rsidRPr="00586F53" w:rsidRDefault="00D60347" w:rsidP="00D60347">
            <w:pPr>
              <w:pStyle w:val="Intestazione"/>
              <w:tabs>
                <w:tab w:val="clear" w:pos="4819"/>
                <w:tab w:val="clear" w:pos="963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6101" w:type="dxa"/>
          </w:tcPr>
          <w:p w14:paraId="74D00BCF" w14:textId="77777777" w:rsidR="00D60347" w:rsidRPr="00844912" w:rsidRDefault="00D60347" w:rsidP="00D6034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Vitone con volantino e rosone, misura 3/4".</w:t>
            </w:r>
          </w:p>
          <w:p w14:paraId="6C620B38" w14:textId="77777777" w:rsidR="00D60347" w:rsidRPr="00844912" w:rsidRDefault="00D60347" w:rsidP="00D6034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D25AB2B" w14:textId="0855497A" w:rsidR="00D60347" w:rsidRPr="00586F53" w:rsidRDefault="00D60347" w:rsidP="00D6034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Vitone da 3/4" con volantino e rosone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5F684D" w:rsidRPr="009279E2" w14:paraId="37FF3258" w14:textId="77777777" w:rsidTr="00904071">
        <w:tc>
          <w:tcPr>
            <w:tcW w:w="1311" w:type="dxa"/>
          </w:tcPr>
          <w:p w14:paraId="7C33709E" w14:textId="50691AF7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9000817</w:t>
            </w:r>
            <w:r>
              <w:rPr>
                <w:rFonts w:ascii="Poppins" w:hAnsi="Poppins" w:cs="Poppins"/>
                <w:bCs/>
                <w:sz w:val="20"/>
              </w:rPr>
              <w:t>2</w:t>
            </w:r>
          </w:p>
        </w:tc>
        <w:tc>
          <w:tcPr>
            <w:tcW w:w="2086" w:type="dxa"/>
          </w:tcPr>
          <w:p w14:paraId="5C746012" w14:textId="032A2CB3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Vitone da 3/4" prolungato di 20 mm per gruppo vitone con canotto cieco</w:t>
            </w:r>
          </w:p>
        </w:tc>
        <w:tc>
          <w:tcPr>
            <w:tcW w:w="6101" w:type="dxa"/>
          </w:tcPr>
          <w:p w14:paraId="47C1EE81" w14:textId="77777777" w:rsidR="005F684D" w:rsidRPr="00844912" w:rsidRDefault="005F684D" w:rsidP="005F684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Vitone prolungato di 20 mm per gruppo vitone con canotto cieco, misura 3/4".</w:t>
            </w:r>
          </w:p>
          <w:p w14:paraId="75E7ABF5" w14:textId="77777777" w:rsidR="005F684D" w:rsidRPr="00844912" w:rsidRDefault="005F684D" w:rsidP="005F684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857B673" w14:textId="53BCD681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Vitone da 3/4" prolungato di 20 mm per gruppo vitone con canotto cieco o equivalente.</w:t>
            </w:r>
          </w:p>
        </w:tc>
      </w:tr>
      <w:tr w:rsidR="005F684D" w:rsidRPr="009279E2" w14:paraId="78AB19F0" w14:textId="77777777" w:rsidTr="00904071">
        <w:tc>
          <w:tcPr>
            <w:tcW w:w="1311" w:type="dxa"/>
          </w:tcPr>
          <w:p w14:paraId="543B2845" w14:textId="12E564EC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90008180</w:t>
            </w:r>
          </w:p>
        </w:tc>
        <w:tc>
          <w:tcPr>
            <w:tcW w:w="2086" w:type="dxa"/>
          </w:tcPr>
          <w:p w14:paraId="7C84B1C9" w14:textId="6E9E30A5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Vitone da 3/4" prolungato di 20 mm per gruppo vitone con volantino e rosone</w:t>
            </w:r>
          </w:p>
        </w:tc>
        <w:tc>
          <w:tcPr>
            <w:tcW w:w="6101" w:type="dxa"/>
          </w:tcPr>
          <w:p w14:paraId="01914706" w14:textId="77777777" w:rsidR="005F684D" w:rsidRPr="00844912" w:rsidRDefault="005F684D" w:rsidP="005F684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Vitone prolungato di 20 mm per gruppo vitone con volantino e rosone, misura 3/4".</w:t>
            </w:r>
          </w:p>
          <w:p w14:paraId="3D5E6E79" w14:textId="77777777" w:rsidR="005F684D" w:rsidRPr="00844912" w:rsidRDefault="005F684D" w:rsidP="005F684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32334BE" w14:textId="6AC0E1C3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Vitone da 3/4" prolungato di 20 mm per gruppo vitone con volantino e rosone o equivalente.</w:t>
            </w:r>
          </w:p>
        </w:tc>
      </w:tr>
      <w:tr w:rsidR="005F684D" w:rsidRPr="009279E2" w14:paraId="6EB629A3" w14:textId="77777777" w:rsidTr="00904071">
        <w:tc>
          <w:tcPr>
            <w:tcW w:w="1311" w:type="dxa"/>
          </w:tcPr>
          <w:p w14:paraId="570EFFE1" w14:textId="4FE549A8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9000801</w:t>
            </w:r>
            <w:r>
              <w:rPr>
                <w:rFonts w:ascii="Poppins" w:hAnsi="Poppins" w:cs="Poppins"/>
                <w:bCs/>
                <w:sz w:val="20"/>
              </w:rPr>
              <w:t>2</w:t>
            </w:r>
          </w:p>
        </w:tc>
        <w:tc>
          <w:tcPr>
            <w:tcW w:w="2086" w:type="dxa"/>
          </w:tcPr>
          <w:p w14:paraId="757B36AC" w14:textId="16CAB04E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Guarnizione per otturatore vitone</w:t>
            </w:r>
          </w:p>
        </w:tc>
        <w:tc>
          <w:tcPr>
            <w:tcW w:w="6101" w:type="dxa"/>
          </w:tcPr>
          <w:p w14:paraId="6DE1C0CC" w14:textId="77777777" w:rsidR="005F684D" w:rsidRPr="00844912" w:rsidRDefault="005F684D" w:rsidP="005F684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Guarnizione di ricambio sferica per otturatore vitone</w:t>
            </w:r>
          </w:p>
          <w:p w14:paraId="08AE413B" w14:textId="77777777" w:rsidR="005F684D" w:rsidRPr="00844912" w:rsidRDefault="005F684D" w:rsidP="005F684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50367EA" w14:textId="2009364C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Guarnizione per otturatore vitone o equivalente.</w:t>
            </w:r>
          </w:p>
        </w:tc>
      </w:tr>
      <w:tr w:rsidR="005F684D" w:rsidRPr="009279E2" w14:paraId="1FC0C6FA" w14:textId="77777777" w:rsidTr="00904071">
        <w:tc>
          <w:tcPr>
            <w:tcW w:w="1311" w:type="dxa"/>
          </w:tcPr>
          <w:p w14:paraId="235C6F96" w14:textId="482252D3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90008194</w:t>
            </w:r>
          </w:p>
        </w:tc>
        <w:tc>
          <w:tcPr>
            <w:tcW w:w="2086" w:type="dxa"/>
          </w:tcPr>
          <w:p w14:paraId="2C318C5C" w14:textId="391E29C5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Set 10 maniglie a farfalla x vitone sottointonaco</w:t>
            </w:r>
          </w:p>
        </w:tc>
        <w:tc>
          <w:tcPr>
            <w:tcW w:w="6101" w:type="dxa"/>
          </w:tcPr>
          <w:p w14:paraId="74C25BA7" w14:textId="77777777" w:rsidR="005F684D" w:rsidRDefault="005F684D" w:rsidP="005F684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Set 10 ricambi maniglia a farfalla in plastica per Gruppo vitone 3/4” cannotto cieco.</w:t>
            </w:r>
          </w:p>
          <w:p w14:paraId="5F430BC1" w14:textId="77777777" w:rsidR="005F684D" w:rsidRDefault="005F684D" w:rsidP="005F684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3E2681D" w14:textId="2A26CF25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0C35D8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0C35D8">
              <w:rPr>
                <w:rFonts w:ascii="Poppins" w:hAnsi="Poppins" w:cs="Poppins"/>
                <w:b/>
                <w:bCs/>
                <w:sz w:val="20"/>
              </w:rPr>
              <w:t xml:space="preserve"> Modello Set 10 maniglie a farfalla x vitone sottointonaco o equivalente.</w:t>
            </w:r>
          </w:p>
        </w:tc>
      </w:tr>
      <w:tr w:rsidR="005F684D" w:rsidRPr="009279E2" w14:paraId="4404FC3C" w14:textId="77777777" w:rsidTr="00904071">
        <w:tc>
          <w:tcPr>
            <w:tcW w:w="1311" w:type="dxa"/>
          </w:tcPr>
          <w:p w14:paraId="12F88902" w14:textId="59219595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90008192</w:t>
            </w:r>
          </w:p>
        </w:tc>
        <w:tc>
          <w:tcPr>
            <w:tcW w:w="2086" w:type="dxa"/>
          </w:tcPr>
          <w:p w14:paraId="63ACC427" w14:textId="212BB016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Set 10 maniglie in ottone x vitone sotto intonaco</w:t>
            </w:r>
          </w:p>
        </w:tc>
        <w:tc>
          <w:tcPr>
            <w:tcW w:w="6101" w:type="dxa"/>
          </w:tcPr>
          <w:p w14:paraId="6F6F78F3" w14:textId="77777777" w:rsidR="005F684D" w:rsidRDefault="005F684D" w:rsidP="005F684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Set 10 ricambi maniglia in ottone per Gruppo vitone 3/4” cannotto cieco.</w:t>
            </w:r>
          </w:p>
          <w:p w14:paraId="227FE8DB" w14:textId="77777777" w:rsidR="005F684D" w:rsidRDefault="005F684D" w:rsidP="005F684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5EDEF5F" w14:textId="2014E6A9" w:rsidR="005F684D" w:rsidRPr="00586F53" w:rsidRDefault="005F684D" w:rsidP="005F684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0C35D8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0C35D8">
              <w:rPr>
                <w:rFonts w:ascii="Poppins" w:hAnsi="Poppins" w:cs="Poppins"/>
                <w:b/>
                <w:bCs/>
                <w:sz w:val="20"/>
              </w:rPr>
              <w:t xml:space="preserve"> Modello Set 10 maniglie in ottone x vitone sottointonaco o equivalente.</w:t>
            </w:r>
          </w:p>
        </w:tc>
      </w:tr>
    </w:tbl>
    <w:p w14:paraId="5D6843CE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4572D" w14:textId="77777777" w:rsidR="00A041F5" w:rsidRDefault="00A041F5">
      <w:r>
        <w:separator/>
      </w:r>
    </w:p>
  </w:endnote>
  <w:endnote w:type="continuationSeparator" w:id="0">
    <w:p w14:paraId="784AF4BA" w14:textId="77777777" w:rsidR="00A041F5" w:rsidRDefault="00A04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3F77FFBB" w14:textId="77777777" w:rsidTr="00FF4742">
      <w:tc>
        <w:tcPr>
          <w:tcW w:w="4792" w:type="dxa"/>
        </w:tcPr>
        <w:p w14:paraId="1251ECC8" w14:textId="2E2E2C09" w:rsidR="008C2F88" w:rsidRPr="00C86331" w:rsidRDefault="00094CAD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>
            <w:rPr>
              <w:rFonts w:ascii="Poppins" w:hAnsi="Poppins" w:cs="Poppins"/>
              <w:iCs/>
              <w:sz w:val="16"/>
            </w:rPr>
            <w:t>Raccordi a pressare Gerpex LBP per acqua</w:t>
          </w:r>
        </w:p>
      </w:tc>
      <w:tc>
        <w:tcPr>
          <w:tcW w:w="5471" w:type="dxa"/>
        </w:tcPr>
        <w:p w14:paraId="6BF56030" w14:textId="039E2E67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4A1D3D">
            <w:rPr>
              <w:rFonts w:ascii="Poppins" w:hAnsi="Poppins" w:cs="Poppins"/>
              <w:noProof/>
              <w:sz w:val="14"/>
              <w:szCs w:val="14"/>
            </w:rPr>
            <w:t>60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799A9128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654F3CD3" wp14:editId="2BDD59D9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7AF31" w14:textId="77777777" w:rsidR="00A041F5" w:rsidRDefault="00A041F5">
      <w:r>
        <w:separator/>
      </w:r>
    </w:p>
  </w:footnote>
  <w:footnote w:type="continuationSeparator" w:id="0">
    <w:p w14:paraId="682C697D" w14:textId="77777777" w:rsidR="00A041F5" w:rsidRDefault="00A04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2DFF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6D06023" wp14:editId="330516FA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49AC7DEE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7967FBAF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A448B"/>
    <w:multiLevelType w:val="hybridMultilevel"/>
    <w:tmpl w:val="9308188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675625"/>
    <w:multiLevelType w:val="hybridMultilevel"/>
    <w:tmpl w:val="FEDCCA8E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214B0"/>
    <w:multiLevelType w:val="hybridMultilevel"/>
    <w:tmpl w:val="B5646316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D047DB"/>
    <w:multiLevelType w:val="hybridMultilevel"/>
    <w:tmpl w:val="B4B65A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3640899">
    <w:abstractNumId w:val="12"/>
  </w:num>
  <w:num w:numId="2" w16cid:durableId="1710255656">
    <w:abstractNumId w:val="11"/>
  </w:num>
  <w:num w:numId="3" w16cid:durableId="1609267108">
    <w:abstractNumId w:val="5"/>
  </w:num>
  <w:num w:numId="4" w16cid:durableId="2003924774">
    <w:abstractNumId w:val="4"/>
  </w:num>
  <w:num w:numId="5" w16cid:durableId="1737556363">
    <w:abstractNumId w:val="9"/>
  </w:num>
  <w:num w:numId="6" w16cid:durableId="197473598">
    <w:abstractNumId w:val="8"/>
  </w:num>
  <w:num w:numId="7" w16cid:durableId="2083596550">
    <w:abstractNumId w:val="6"/>
  </w:num>
  <w:num w:numId="8" w16cid:durableId="965620726">
    <w:abstractNumId w:val="8"/>
  </w:num>
  <w:num w:numId="9" w16cid:durableId="1324047820">
    <w:abstractNumId w:val="0"/>
  </w:num>
  <w:num w:numId="10" w16cid:durableId="482281769">
    <w:abstractNumId w:val="8"/>
  </w:num>
  <w:num w:numId="11" w16cid:durableId="1937980929">
    <w:abstractNumId w:val="15"/>
  </w:num>
  <w:num w:numId="12" w16cid:durableId="1241913830">
    <w:abstractNumId w:val="18"/>
  </w:num>
  <w:num w:numId="13" w16cid:durableId="423720392">
    <w:abstractNumId w:val="14"/>
  </w:num>
  <w:num w:numId="14" w16cid:durableId="1190874904">
    <w:abstractNumId w:val="7"/>
  </w:num>
  <w:num w:numId="15" w16cid:durableId="2032143001">
    <w:abstractNumId w:val="16"/>
  </w:num>
  <w:num w:numId="16" w16cid:durableId="1487286568">
    <w:abstractNumId w:val="21"/>
  </w:num>
  <w:num w:numId="17" w16cid:durableId="951207108">
    <w:abstractNumId w:val="22"/>
  </w:num>
  <w:num w:numId="18" w16cid:durableId="694581544">
    <w:abstractNumId w:val="17"/>
  </w:num>
  <w:num w:numId="19" w16cid:durableId="2128811158">
    <w:abstractNumId w:val="1"/>
  </w:num>
  <w:num w:numId="20" w16cid:durableId="738748708">
    <w:abstractNumId w:val="2"/>
  </w:num>
  <w:num w:numId="21" w16cid:durableId="106387537">
    <w:abstractNumId w:val="10"/>
  </w:num>
  <w:num w:numId="22" w16cid:durableId="238758552">
    <w:abstractNumId w:val="3"/>
  </w:num>
  <w:num w:numId="23" w16cid:durableId="203759586">
    <w:abstractNumId w:val="13"/>
  </w:num>
  <w:num w:numId="24" w16cid:durableId="1145122114">
    <w:abstractNumId w:val="20"/>
  </w:num>
  <w:num w:numId="25" w16cid:durableId="4334009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1A6D"/>
    <w:rsid w:val="000144EA"/>
    <w:rsid w:val="0002336D"/>
    <w:rsid w:val="000703EC"/>
    <w:rsid w:val="0009136B"/>
    <w:rsid w:val="00094CAD"/>
    <w:rsid w:val="000B5C8A"/>
    <w:rsid w:val="000B6932"/>
    <w:rsid w:val="000C52FA"/>
    <w:rsid w:val="000F7A52"/>
    <w:rsid w:val="00103A0D"/>
    <w:rsid w:val="001143FD"/>
    <w:rsid w:val="001177A7"/>
    <w:rsid w:val="00137C06"/>
    <w:rsid w:val="00141919"/>
    <w:rsid w:val="001441C6"/>
    <w:rsid w:val="001450AB"/>
    <w:rsid w:val="001523D0"/>
    <w:rsid w:val="001620E3"/>
    <w:rsid w:val="00171DAE"/>
    <w:rsid w:val="00177CEA"/>
    <w:rsid w:val="00195A49"/>
    <w:rsid w:val="001D365F"/>
    <w:rsid w:val="001D4455"/>
    <w:rsid w:val="001D47AC"/>
    <w:rsid w:val="001F782F"/>
    <w:rsid w:val="00206BE3"/>
    <w:rsid w:val="00215565"/>
    <w:rsid w:val="0023000E"/>
    <w:rsid w:val="002300A8"/>
    <w:rsid w:val="002346C2"/>
    <w:rsid w:val="00240BA9"/>
    <w:rsid w:val="00240BD0"/>
    <w:rsid w:val="002421F8"/>
    <w:rsid w:val="002566D7"/>
    <w:rsid w:val="00264BCF"/>
    <w:rsid w:val="00280505"/>
    <w:rsid w:val="00282731"/>
    <w:rsid w:val="0028448D"/>
    <w:rsid w:val="002862D2"/>
    <w:rsid w:val="00295FBA"/>
    <w:rsid w:val="00297065"/>
    <w:rsid w:val="002B5D63"/>
    <w:rsid w:val="002B789A"/>
    <w:rsid w:val="002B78F7"/>
    <w:rsid w:val="002F7EEA"/>
    <w:rsid w:val="00304518"/>
    <w:rsid w:val="00327764"/>
    <w:rsid w:val="003333BC"/>
    <w:rsid w:val="00344430"/>
    <w:rsid w:val="00344E22"/>
    <w:rsid w:val="00345934"/>
    <w:rsid w:val="003524C7"/>
    <w:rsid w:val="00357812"/>
    <w:rsid w:val="00363C42"/>
    <w:rsid w:val="00365710"/>
    <w:rsid w:val="00372ECE"/>
    <w:rsid w:val="00377C89"/>
    <w:rsid w:val="003C33E9"/>
    <w:rsid w:val="003C3F54"/>
    <w:rsid w:val="003D3A21"/>
    <w:rsid w:val="003D4E9A"/>
    <w:rsid w:val="003E32FA"/>
    <w:rsid w:val="00403295"/>
    <w:rsid w:val="00403ACD"/>
    <w:rsid w:val="004272FC"/>
    <w:rsid w:val="00433C12"/>
    <w:rsid w:val="00437F8D"/>
    <w:rsid w:val="0044592F"/>
    <w:rsid w:val="00447EFC"/>
    <w:rsid w:val="004706FD"/>
    <w:rsid w:val="004715B8"/>
    <w:rsid w:val="004718E7"/>
    <w:rsid w:val="00474537"/>
    <w:rsid w:val="0048382E"/>
    <w:rsid w:val="00495434"/>
    <w:rsid w:val="00497D29"/>
    <w:rsid w:val="004A1D3D"/>
    <w:rsid w:val="004A31E2"/>
    <w:rsid w:val="004F1A26"/>
    <w:rsid w:val="004F63C3"/>
    <w:rsid w:val="005226D0"/>
    <w:rsid w:val="005235FA"/>
    <w:rsid w:val="00525BAE"/>
    <w:rsid w:val="00530F9B"/>
    <w:rsid w:val="005315F1"/>
    <w:rsid w:val="005331AE"/>
    <w:rsid w:val="00533765"/>
    <w:rsid w:val="00536743"/>
    <w:rsid w:val="00562E55"/>
    <w:rsid w:val="00571213"/>
    <w:rsid w:val="00584984"/>
    <w:rsid w:val="00586F53"/>
    <w:rsid w:val="00593652"/>
    <w:rsid w:val="005B3070"/>
    <w:rsid w:val="005C61B9"/>
    <w:rsid w:val="005D51E6"/>
    <w:rsid w:val="005D790D"/>
    <w:rsid w:val="005E1169"/>
    <w:rsid w:val="005F30AB"/>
    <w:rsid w:val="005F5EE6"/>
    <w:rsid w:val="005F684D"/>
    <w:rsid w:val="006015C2"/>
    <w:rsid w:val="006040F5"/>
    <w:rsid w:val="00610639"/>
    <w:rsid w:val="00615320"/>
    <w:rsid w:val="00620C00"/>
    <w:rsid w:val="006252AB"/>
    <w:rsid w:val="00627B44"/>
    <w:rsid w:val="006302D4"/>
    <w:rsid w:val="00634589"/>
    <w:rsid w:val="00643483"/>
    <w:rsid w:val="006465D5"/>
    <w:rsid w:val="00665813"/>
    <w:rsid w:val="00666416"/>
    <w:rsid w:val="006674AA"/>
    <w:rsid w:val="0068470A"/>
    <w:rsid w:val="006921BD"/>
    <w:rsid w:val="006B218C"/>
    <w:rsid w:val="006B29B1"/>
    <w:rsid w:val="006C14CB"/>
    <w:rsid w:val="006C6C83"/>
    <w:rsid w:val="006D044B"/>
    <w:rsid w:val="006D4FDF"/>
    <w:rsid w:val="006E5C4B"/>
    <w:rsid w:val="006F1812"/>
    <w:rsid w:val="006F6AB3"/>
    <w:rsid w:val="00707431"/>
    <w:rsid w:val="00710BB8"/>
    <w:rsid w:val="007216FD"/>
    <w:rsid w:val="00727388"/>
    <w:rsid w:val="0072757B"/>
    <w:rsid w:val="00735F10"/>
    <w:rsid w:val="0073789C"/>
    <w:rsid w:val="00742239"/>
    <w:rsid w:val="007428C7"/>
    <w:rsid w:val="00742ACA"/>
    <w:rsid w:val="00745AB1"/>
    <w:rsid w:val="0074712F"/>
    <w:rsid w:val="00757AC7"/>
    <w:rsid w:val="0076718A"/>
    <w:rsid w:val="007773E7"/>
    <w:rsid w:val="00782096"/>
    <w:rsid w:val="007B5BA3"/>
    <w:rsid w:val="007D5EC7"/>
    <w:rsid w:val="007E33F1"/>
    <w:rsid w:val="007E6E02"/>
    <w:rsid w:val="007E7143"/>
    <w:rsid w:val="007E7665"/>
    <w:rsid w:val="007F4841"/>
    <w:rsid w:val="008014DD"/>
    <w:rsid w:val="0080323F"/>
    <w:rsid w:val="008110B1"/>
    <w:rsid w:val="00830828"/>
    <w:rsid w:val="0083516A"/>
    <w:rsid w:val="00844BBC"/>
    <w:rsid w:val="008574C8"/>
    <w:rsid w:val="00862730"/>
    <w:rsid w:val="00867692"/>
    <w:rsid w:val="008804CB"/>
    <w:rsid w:val="008859C6"/>
    <w:rsid w:val="008A2C0A"/>
    <w:rsid w:val="008A47E2"/>
    <w:rsid w:val="008A5F06"/>
    <w:rsid w:val="008B2D3A"/>
    <w:rsid w:val="008B5587"/>
    <w:rsid w:val="008C2F88"/>
    <w:rsid w:val="00904071"/>
    <w:rsid w:val="009059BB"/>
    <w:rsid w:val="00913B31"/>
    <w:rsid w:val="00923354"/>
    <w:rsid w:val="00927D4A"/>
    <w:rsid w:val="00931A8A"/>
    <w:rsid w:val="009368BB"/>
    <w:rsid w:val="0094047C"/>
    <w:rsid w:val="00942B09"/>
    <w:rsid w:val="0095284A"/>
    <w:rsid w:val="00962EB0"/>
    <w:rsid w:val="00987511"/>
    <w:rsid w:val="00992282"/>
    <w:rsid w:val="0099452E"/>
    <w:rsid w:val="009A219D"/>
    <w:rsid w:val="009B3330"/>
    <w:rsid w:val="009B37F1"/>
    <w:rsid w:val="009C1166"/>
    <w:rsid w:val="009D0D89"/>
    <w:rsid w:val="009D3135"/>
    <w:rsid w:val="009D51C1"/>
    <w:rsid w:val="009D54F1"/>
    <w:rsid w:val="009D6327"/>
    <w:rsid w:val="009E07DC"/>
    <w:rsid w:val="009E250A"/>
    <w:rsid w:val="009E2742"/>
    <w:rsid w:val="009E494F"/>
    <w:rsid w:val="009F2AB6"/>
    <w:rsid w:val="00A02740"/>
    <w:rsid w:val="00A041F5"/>
    <w:rsid w:val="00A04235"/>
    <w:rsid w:val="00A06A5E"/>
    <w:rsid w:val="00A07F98"/>
    <w:rsid w:val="00A216E2"/>
    <w:rsid w:val="00A22C04"/>
    <w:rsid w:val="00A40DDA"/>
    <w:rsid w:val="00A42ED6"/>
    <w:rsid w:val="00A456CE"/>
    <w:rsid w:val="00A5756A"/>
    <w:rsid w:val="00A62A77"/>
    <w:rsid w:val="00A70C21"/>
    <w:rsid w:val="00A743FF"/>
    <w:rsid w:val="00AB5A4B"/>
    <w:rsid w:val="00AC0741"/>
    <w:rsid w:val="00AD05EC"/>
    <w:rsid w:val="00AD1706"/>
    <w:rsid w:val="00AD1E0E"/>
    <w:rsid w:val="00AF76FE"/>
    <w:rsid w:val="00AF7B0B"/>
    <w:rsid w:val="00B14FFA"/>
    <w:rsid w:val="00B242B3"/>
    <w:rsid w:val="00B257AC"/>
    <w:rsid w:val="00B25B76"/>
    <w:rsid w:val="00B32803"/>
    <w:rsid w:val="00B406A9"/>
    <w:rsid w:val="00B7475F"/>
    <w:rsid w:val="00B85F42"/>
    <w:rsid w:val="00B861A0"/>
    <w:rsid w:val="00B91000"/>
    <w:rsid w:val="00B93CD1"/>
    <w:rsid w:val="00BB0104"/>
    <w:rsid w:val="00BB2A5B"/>
    <w:rsid w:val="00BC2F1F"/>
    <w:rsid w:val="00BD14D8"/>
    <w:rsid w:val="00BF18F0"/>
    <w:rsid w:val="00BF1E16"/>
    <w:rsid w:val="00C02E1C"/>
    <w:rsid w:val="00C055AD"/>
    <w:rsid w:val="00C203AE"/>
    <w:rsid w:val="00C233C1"/>
    <w:rsid w:val="00C25698"/>
    <w:rsid w:val="00C27DFF"/>
    <w:rsid w:val="00C31449"/>
    <w:rsid w:val="00C36C55"/>
    <w:rsid w:val="00C437EE"/>
    <w:rsid w:val="00C53FD7"/>
    <w:rsid w:val="00C55FF9"/>
    <w:rsid w:val="00C74366"/>
    <w:rsid w:val="00C8054A"/>
    <w:rsid w:val="00C86331"/>
    <w:rsid w:val="00C93402"/>
    <w:rsid w:val="00CB1475"/>
    <w:rsid w:val="00CC31A7"/>
    <w:rsid w:val="00CE7C2F"/>
    <w:rsid w:val="00D03735"/>
    <w:rsid w:val="00D04582"/>
    <w:rsid w:val="00D061A5"/>
    <w:rsid w:val="00D178ED"/>
    <w:rsid w:val="00D17F30"/>
    <w:rsid w:val="00D2119B"/>
    <w:rsid w:val="00D229AF"/>
    <w:rsid w:val="00D22C59"/>
    <w:rsid w:val="00D26506"/>
    <w:rsid w:val="00D26FD9"/>
    <w:rsid w:val="00D303E7"/>
    <w:rsid w:val="00D440AE"/>
    <w:rsid w:val="00D45C71"/>
    <w:rsid w:val="00D509C1"/>
    <w:rsid w:val="00D571B5"/>
    <w:rsid w:val="00D60347"/>
    <w:rsid w:val="00D62BDF"/>
    <w:rsid w:val="00D75130"/>
    <w:rsid w:val="00D832BB"/>
    <w:rsid w:val="00D86521"/>
    <w:rsid w:val="00D902A4"/>
    <w:rsid w:val="00DA3646"/>
    <w:rsid w:val="00DB391E"/>
    <w:rsid w:val="00DC4DA5"/>
    <w:rsid w:val="00DD2E16"/>
    <w:rsid w:val="00DD79AA"/>
    <w:rsid w:val="00DE0F8C"/>
    <w:rsid w:val="00DE5C0B"/>
    <w:rsid w:val="00DF5B24"/>
    <w:rsid w:val="00DF6127"/>
    <w:rsid w:val="00DF7BE8"/>
    <w:rsid w:val="00E07577"/>
    <w:rsid w:val="00E12E7E"/>
    <w:rsid w:val="00E16170"/>
    <w:rsid w:val="00E17A38"/>
    <w:rsid w:val="00E20D6D"/>
    <w:rsid w:val="00E22E0C"/>
    <w:rsid w:val="00E331D2"/>
    <w:rsid w:val="00E36C49"/>
    <w:rsid w:val="00E42389"/>
    <w:rsid w:val="00E5632D"/>
    <w:rsid w:val="00E57439"/>
    <w:rsid w:val="00E90BBB"/>
    <w:rsid w:val="00E94BE3"/>
    <w:rsid w:val="00E971BB"/>
    <w:rsid w:val="00EA01C8"/>
    <w:rsid w:val="00EA4267"/>
    <w:rsid w:val="00EB33B9"/>
    <w:rsid w:val="00EC29FF"/>
    <w:rsid w:val="00ED24CF"/>
    <w:rsid w:val="00EF0810"/>
    <w:rsid w:val="00EF73E5"/>
    <w:rsid w:val="00F24C83"/>
    <w:rsid w:val="00F269EC"/>
    <w:rsid w:val="00F462D1"/>
    <w:rsid w:val="00F50F65"/>
    <w:rsid w:val="00F53758"/>
    <w:rsid w:val="00F5670A"/>
    <w:rsid w:val="00F60A08"/>
    <w:rsid w:val="00F7411C"/>
    <w:rsid w:val="00FC1A7B"/>
    <w:rsid w:val="00FD255D"/>
    <w:rsid w:val="00FE3258"/>
    <w:rsid w:val="00FE3C69"/>
    <w:rsid w:val="00FF4742"/>
    <w:rsid w:val="00FF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63CA4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2FBD7-288B-4C5D-9654-4103AE5BB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</TotalTime>
  <Pages>60</Pages>
  <Words>15737</Words>
  <Characters>78878</Characters>
  <Application>Microsoft Office Word</Application>
  <DocSecurity>0</DocSecurity>
  <Lines>657</Lines>
  <Paragraphs>188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94427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3</cp:revision>
  <cp:lastPrinted>2013-11-14T13:48:00Z</cp:lastPrinted>
  <dcterms:created xsi:type="dcterms:W3CDTF">2026-02-26T10:16:00Z</dcterms:created>
  <dcterms:modified xsi:type="dcterms:W3CDTF">2026-02-26T10:16:00Z</dcterms:modified>
</cp:coreProperties>
</file>